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EEE" w:rsidRPr="008144CE" w:rsidRDefault="00C90EEE" w:rsidP="008144CE">
      <w:pPr>
        <w:pStyle w:val="NoSpacing"/>
        <w:jc w:val="center"/>
        <w:rPr>
          <w:rFonts w:ascii="Times New Roman" w:hAnsi="Times New Roman" w:cs="Times New Roman"/>
        </w:rPr>
      </w:pPr>
      <w:r w:rsidRPr="008144CE">
        <w:rPr>
          <w:rFonts w:ascii="Times New Roman" w:hAnsi="Times New Roman" w:cs="Times New Roman"/>
          <w:b/>
          <w:bCs/>
        </w:rPr>
        <w:t>Предмет «Обществознание</w:t>
      </w:r>
      <w:r w:rsidRPr="008144CE">
        <w:rPr>
          <w:rFonts w:ascii="Times New Roman" w:hAnsi="Times New Roman" w:cs="Times New Roman"/>
        </w:rPr>
        <w:t>»</w:t>
      </w:r>
    </w:p>
    <w:p w:rsidR="00C90EEE" w:rsidRPr="008144CE" w:rsidRDefault="00C90EEE" w:rsidP="008144CE">
      <w:pPr>
        <w:pStyle w:val="NoSpacing"/>
        <w:rPr>
          <w:rFonts w:ascii="Times New Roman" w:hAnsi="Times New Roman" w:cs="Times New Roman"/>
        </w:rPr>
      </w:pPr>
      <w:r w:rsidRPr="008144CE">
        <w:rPr>
          <w:rFonts w:ascii="Times New Roman" w:hAnsi="Times New Roman" w:cs="Times New Roman"/>
        </w:rPr>
        <w:t xml:space="preserve">База заданий РЭШ resh.edu.ru / </w:t>
      </w:r>
      <w:r w:rsidRPr="008144CE">
        <w:rPr>
          <w:rFonts w:ascii="Times New Roman" w:hAnsi="Times New Roman" w:cs="Times New Roman"/>
          <w:color w:val="000000"/>
          <w:lang w:eastAsia="en-US"/>
        </w:rPr>
        <w:t xml:space="preserve">Из пособия Банка заданий по предмету «Обществознание» </w:t>
      </w:r>
      <w:r w:rsidRPr="008144CE">
        <w:rPr>
          <w:rFonts w:ascii="Times New Roman" w:hAnsi="Times New Roman" w:cs="Times New Roman"/>
          <w:lang w:eastAsia="en-US"/>
        </w:rPr>
        <w:t xml:space="preserve">ФГБНУ «Институт стратегии развития образования», 2024 </w:t>
      </w:r>
      <w:bookmarkStart w:id="0" w:name="_Hlk183979902"/>
      <w:r w:rsidRPr="008144CE">
        <w:rPr>
          <w:rFonts w:ascii="Times New Roman" w:hAnsi="Times New Roman" w:cs="Times New Roman"/>
          <w:lang w:val="en-US"/>
        </w:rPr>
        <w:fldChar w:fldCharType="begin"/>
      </w:r>
      <w:r w:rsidRPr="008144CE">
        <w:rPr>
          <w:rFonts w:ascii="Times New Roman" w:hAnsi="Times New Roman" w:cs="Times New Roman"/>
          <w:lang w:val="en-US"/>
        </w:rPr>
        <w:instrText>HYPERLINK</w:instrText>
      </w:r>
      <w:r w:rsidRPr="008144CE">
        <w:rPr>
          <w:rFonts w:ascii="Times New Roman" w:hAnsi="Times New Roman" w:cs="Times New Roman"/>
        </w:rPr>
        <w:instrText xml:space="preserve"> "</w:instrText>
      </w:r>
      <w:r w:rsidRPr="008144CE">
        <w:rPr>
          <w:rFonts w:ascii="Times New Roman" w:hAnsi="Times New Roman" w:cs="Times New Roman"/>
          <w:lang w:val="en-US"/>
        </w:rPr>
        <w:instrText>https</w:instrText>
      </w:r>
      <w:r w:rsidRPr="008144CE">
        <w:rPr>
          <w:rFonts w:ascii="Times New Roman" w:hAnsi="Times New Roman" w:cs="Times New Roman"/>
        </w:rPr>
        <w:instrText>://</w:instrText>
      </w:r>
      <w:r w:rsidRPr="008144CE">
        <w:rPr>
          <w:rFonts w:ascii="Times New Roman" w:hAnsi="Times New Roman" w:cs="Times New Roman"/>
          <w:lang w:val="en-US"/>
        </w:rPr>
        <w:instrText>instrao</w:instrText>
      </w:r>
      <w:r w:rsidRPr="008144CE">
        <w:rPr>
          <w:rFonts w:ascii="Times New Roman" w:hAnsi="Times New Roman" w:cs="Times New Roman"/>
        </w:rPr>
        <w:instrText>.</w:instrText>
      </w:r>
      <w:r w:rsidRPr="008144CE">
        <w:rPr>
          <w:rFonts w:ascii="Times New Roman" w:hAnsi="Times New Roman" w:cs="Times New Roman"/>
          <w:lang w:val="en-US"/>
        </w:rPr>
        <w:instrText>ru</w:instrText>
      </w:r>
      <w:r w:rsidRPr="008144CE">
        <w:rPr>
          <w:rFonts w:ascii="Times New Roman" w:hAnsi="Times New Roman" w:cs="Times New Roman"/>
        </w:rPr>
        <w:instrText xml:space="preserve">" </w:instrText>
      </w:r>
      <w:r w:rsidRPr="00164674">
        <w:rPr>
          <w:rFonts w:ascii="Times New Roman" w:hAnsi="Times New Roman" w:cs="Times New Roman"/>
          <w:lang w:val="en-US"/>
        </w:rPr>
      </w:r>
      <w:r w:rsidRPr="008144CE">
        <w:rPr>
          <w:rFonts w:ascii="Times New Roman" w:hAnsi="Times New Roman" w:cs="Times New Roman"/>
          <w:lang w:val="en-US"/>
        </w:rPr>
        <w:fldChar w:fldCharType="separate"/>
      </w:r>
      <w:r w:rsidRPr="008144CE">
        <w:rPr>
          <w:rStyle w:val="Hyperlink"/>
          <w:rFonts w:ascii="Times New Roman" w:hAnsi="Times New Roman" w:cs="Times New Roman"/>
          <w:lang w:val="en-US"/>
        </w:rPr>
        <w:t>https</w:t>
      </w:r>
      <w:r w:rsidRPr="008144CE">
        <w:rPr>
          <w:rStyle w:val="Hyperlink"/>
          <w:rFonts w:ascii="Times New Roman" w:hAnsi="Times New Roman" w:cs="Times New Roman"/>
        </w:rPr>
        <w:t>://</w:t>
      </w:r>
      <w:r w:rsidRPr="008144CE">
        <w:rPr>
          <w:rStyle w:val="Hyperlink"/>
          <w:rFonts w:ascii="Times New Roman" w:hAnsi="Times New Roman" w:cs="Times New Roman"/>
          <w:lang w:val="en-US"/>
        </w:rPr>
        <w:t>instrao</w:t>
      </w:r>
      <w:r w:rsidRPr="008144CE">
        <w:rPr>
          <w:rStyle w:val="Hyperlink"/>
          <w:rFonts w:ascii="Times New Roman" w:hAnsi="Times New Roman" w:cs="Times New Roman"/>
        </w:rPr>
        <w:t>.</w:t>
      </w:r>
      <w:r w:rsidRPr="008144CE">
        <w:rPr>
          <w:rStyle w:val="Hyperlink"/>
          <w:rFonts w:ascii="Times New Roman" w:hAnsi="Times New Roman" w:cs="Times New Roman"/>
          <w:lang w:val="en-US"/>
        </w:rPr>
        <w:t>ru</w:t>
      </w:r>
      <w:bookmarkEnd w:id="0"/>
      <w:r w:rsidRPr="008144CE">
        <w:rPr>
          <w:rFonts w:ascii="Times New Roman" w:hAnsi="Times New Roman" w:cs="Times New Roman"/>
          <w:lang w:val="en-US"/>
        </w:rPr>
        <w:fldChar w:fldCharType="end"/>
      </w:r>
    </w:p>
    <w:p w:rsidR="00C90EEE" w:rsidRPr="008144CE" w:rsidRDefault="00C90EEE" w:rsidP="008144CE">
      <w:pPr>
        <w:pStyle w:val="NoSpacing"/>
        <w:rPr>
          <w:rFonts w:ascii="Times New Roman" w:hAnsi="Times New Roman" w:cs="Times New Roman"/>
        </w:rPr>
      </w:pPr>
    </w:p>
    <w:p w:rsidR="00C90EEE" w:rsidRPr="00164674" w:rsidRDefault="00C90EEE" w:rsidP="008144C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164674">
        <w:rPr>
          <w:rFonts w:ascii="Times New Roman" w:hAnsi="Times New Roman" w:cs="Times New Roman"/>
          <w:b/>
          <w:bCs/>
          <w:sz w:val="24"/>
          <w:szCs w:val="24"/>
        </w:rPr>
        <w:t xml:space="preserve">7 класс </w:t>
      </w:r>
    </w:p>
    <w:p w:rsidR="00C90EEE" w:rsidRPr="008144CE" w:rsidRDefault="00C90EEE" w:rsidP="008144CE">
      <w:pPr>
        <w:pStyle w:val="NoSpacing"/>
        <w:rPr>
          <w:rFonts w:ascii="Times New Roman" w:hAnsi="Times New Roman" w:cs="Times New Roman"/>
          <w:b/>
          <w:bCs/>
        </w:rPr>
      </w:pPr>
    </w:p>
    <w:p w:rsidR="00C90EEE" w:rsidRPr="008144CE" w:rsidRDefault="00C90EEE" w:rsidP="008144CE">
      <w:pPr>
        <w:pStyle w:val="NoSpacing"/>
        <w:rPr>
          <w:rFonts w:ascii="Times New Roman" w:hAnsi="Times New Roman" w:cs="Times New Roman"/>
          <w:i/>
          <w:iCs/>
        </w:rPr>
      </w:pPr>
      <w:r w:rsidRPr="008144CE">
        <w:rPr>
          <w:rFonts w:ascii="Times New Roman" w:hAnsi="Times New Roman" w:cs="Times New Roman"/>
        </w:rPr>
        <w:t xml:space="preserve">1.Тема: «Социальные ценности и нормы» </w:t>
      </w:r>
      <w:r w:rsidRPr="008144CE">
        <w:rPr>
          <w:rFonts w:ascii="Times New Roman" w:hAnsi="Times New Roman" w:cs="Times New Roman"/>
          <w:i/>
          <w:iCs/>
        </w:rPr>
        <w:t>Выявление особенностей, признаков объектов.</w:t>
      </w:r>
    </w:p>
    <w:p w:rsidR="00C90EEE" w:rsidRPr="008144CE" w:rsidRDefault="00C90EEE" w:rsidP="008144CE">
      <w:pPr>
        <w:pStyle w:val="NoSpacing"/>
        <w:rPr>
          <w:rFonts w:ascii="Times New Roman" w:hAnsi="Times New Roman" w:cs="Times New Roman"/>
        </w:rPr>
      </w:pPr>
      <w:r w:rsidRPr="008144CE">
        <w:rPr>
          <w:rFonts w:ascii="Times New Roman" w:hAnsi="Times New Roman" w:cs="Times New Roman"/>
        </w:rPr>
        <w:t xml:space="preserve">Задание 1 Заполните </w:t>
      </w:r>
      <w:bookmarkStart w:id="1" w:name="_Hlk183981507"/>
      <w:r w:rsidRPr="008144CE">
        <w:rPr>
          <w:rFonts w:ascii="Times New Roman" w:hAnsi="Times New Roman" w:cs="Times New Roman"/>
        </w:rPr>
        <w:t>таблицу «Виды социальных норм».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05"/>
        <w:gridCol w:w="3825"/>
        <w:gridCol w:w="3115"/>
      </w:tblGrid>
      <w:tr w:rsidR="00C90EEE" w:rsidRPr="002A40DD">
        <w:tc>
          <w:tcPr>
            <w:tcW w:w="240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Вид норм</w:t>
            </w:r>
          </w:p>
        </w:tc>
        <w:tc>
          <w:tcPr>
            <w:tcW w:w="382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Характеристика норм по форме</w:t>
            </w:r>
          </w:p>
        </w:tc>
        <w:tc>
          <w:tcPr>
            <w:tcW w:w="311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Пример</w:t>
            </w:r>
          </w:p>
        </w:tc>
      </w:tr>
      <w:tr w:rsidR="00C90EEE" w:rsidRPr="002A40DD">
        <w:tc>
          <w:tcPr>
            <w:tcW w:w="240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Обычаи и традиции</w:t>
            </w:r>
          </w:p>
        </w:tc>
        <w:tc>
          <w:tcPr>
            <w:tcW w:w="382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90EEE" w:rsidRPr="002A40DD">
        <w:tc>
          <w:tcPr>
            <w:tcW w:w="240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Моральные нормы</w:t>
            </w:r>
          </w:p>
        </w:tc>
        <w:tc>
          <w:tcPr>
            <w:tcW w:w="382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90EEE" w:rsidRPr="002A40DD">
        <w:tc>
          <w:tcPr>
            <w:tcW w:w="240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Правовые нормы</w:t>
            </w:r>
          </w:p>
        </w:tc>
        <w:tc>
          <w:tcPr>
            <w:tcW w:w="382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90EEE" w:rsidRPr="002A40DD">
        <w:tc>
          <w:tcPr>
            <w:tcW w:w="240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Религиозные нормы</w:t>
            </w:r>
          </w:p>
        </w:tc>
        <w:tc>
          <w:tcPr>
            <w:tcW w:w="382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bookmarkEnd w:id="1"/>
    <w:p w:rsidR="00C90EEE" w:rsidRDefault="00C90EEE" w:rsidP="008144CE">
      <w:pPr>
        <w:pStyle w:val="NoSpacing"/>
        <w:rPr>
          <w:rFonts w:ascii="Times New Roman" w:hAnsi="Times New Roman" w:cs="Times New Roman"/>
        </w:rPr>
      </w:pPr>
      <w:r w:rsidRPr="008144CE">
        <w:rPr>
          <w:rFonts w:ascii="Times New Roman" w:hAnsi="Times New Roman" w:cs="Times New Roman"/>
        </w:rPr>
        <w:t>Разделитесь на пары и выполните следующие действия: один заполняет столбец «Характеристика норм по форме», второй подбирает примеры к каждой норме. Проверьте работы друг у друга. Со всем ли вы согласны? Что вы предложите уточнить или исправить своему однокласснику?</w:t>
      </w:r>
    </w:p>
    <w:p w:rsidR="00C90EEE" w:rsidRPr="008144CE" w:rsidRDefault="00C90EEE" w:rsidP="008144C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</w:t>
      </w:r>
    </w:p>
    <w:p w:rsidR="00C90EEE" w:rsidRPr="008144CE" w:rsidRDefault="00C90EEE" w:rsidP="008144CE">
      <w:pPr>
        <w:pStyle w:val="NoSpacing"/>
        <w:rPr>
          <w:rFonts w:ascii="Times New Roman" w:hAnsi="Times New Roman" w:cs="Times New Roman"/>
        </w:rPr>
      </w:pPr>
      <w:r w:rsidRPr="008144CE">
        <w:rPr>
          <w:rFonts w:ascii="Times New Roman" w:hAnsi="Times New Roman" w:cs="Times New Roman"/>
        </w:rPr>
        <w:t>«Виды социальных норм».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05"/>
        <w:gridCol w:w="3825"/>
        <w:gridCol w:w="3115"/>
      </w:tblGrid>
      <w:tr w:rsidR="00C90EEE" w:rsidRPr="002A40DD">
        <w:tc>
          <w:tcPr>
            <w:tcW w:w="240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Вид норм</w:t>
            </w:r>
          </w:p>
        </w:tc>
        <w:tc>
          <w:tcPr>
            <w:tcW w:w="382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Характеристика норм по форме</w:t>
            </w:r>
          </w:p>
        </w:tc>
        <w:tc>
          <w:tcPr>
            <w:tcW w:w="311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Пример</w:t>
            </w:r>
          </w:p>
        </w:tc>
      </w:tr>
      <w:tr w:rsidR="00C90EEE" w:rsidRPr="002A40DD">
        <w:tc>
          <w:tcPr>
            <w:tcW w:w="240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Обычаи и традиции</w:t>
            </w:r>
          </w:p>
        </w:tc>
        <w:tc>
          <w:tcPr>
            <w:tcW w:w="382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неформальные</w:t>
            </w:r>
          </w:p>
        </w:tc>
        <w:tc>
          <w:tcPr>
            <w:tcW w:w="311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Наряжать новогоднюю елку</w:t>
            </w:r>
          </w:p>
        </w:tc>
      </w:tr>
      <w:tr w:rsidR="00C90EEE" w:rsidRPr="002A40DD">
        <w:tc>
          <w:tcPr>
            <w:tcW w:w="240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Моральные нормы</w:t>
            </w:r>
          </w:p>
        </w:tc>
        <w:tc>
          <w:tcPr>
            <w:tcW w:w="382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неформальные</w:t>
            </w:r>
          </w:p>
        </w:tc>
        <w:tc>
          <w:tcPr>
            <w:tcW w:w="311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Уступать места старшим в общественном транспорте</w:t>
            </w:r>
          </w:p>
        </w:tc>
      </w:tr>
      <w:tr w:rsidR="00C90EEE" w:rsidRPr="002A40DD">
        <w:tc>
          <w:tcPr>
            <w:tcW w:w="240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Правовые нормы</w:t>
            </w:r>
          </w:p>
        </w:tc>
        <w:tc>
          <w:tcPr>
            <w:tcW w:w="382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формальные</w:t>
            </w:r>
          </w:p>
        </w:tc>
        <w:tc>
          <w:tcPr>
            <w:tcW w:w="311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Не нарушать тишину после 23:00</w:t>
            </w:r>
          </w:p>
        </w:tc>
      </w:tr>
      <w:tr w:rsidR="00C90EEE" w:rsidRPr="002A40DD">
        <w:tc>
          <w:tcPr>
            <w:tcW w:w="240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Религиозные нормы</w:t>
            </w:r>
          </w:p>
        </w:tc>
        <w:tc>
          <w:tcPr>
            <w:tcW w:w="382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формальные</w:t>
            </w:r>
          </w:p>
        </w:tc>
        <w:tc>
          <w:tcPr>
            <w:tcW w:w="311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Отмечать Пасху</w:t>
            </w:r>
          </w:p>
        </w:tc>
      </w:tr>
    </w:tbl>
    <w:p w:rsidR="00C90EEE" w:rsidRPr="008144CE" w:rsidRDefault="00C90EEE" w:rsidP="008144CE">
      <w:pPr>
        <w:pStyle w:val="NoSpacing"/>
        <w:rPr>
          <w:rFonts w:ascii="Times New Roman" w:hAnsi="Times New Roman" w:cs="Times New Roman"/>
        </w:rPr>
      </w:pPr>
    </w:p>
    <w:p w:rsidR="00C90EEE" w:rsidRPr="008144CE" w:rsidRDefault="00C90EEE" w:rsidP="008144CE">
      <w:pPr>
        <w:pStyle w:val="NoSpacing"/>
        <w:rPr>
          <w:rFonts w:ascii="Times New Roman" w:hAnsi="Times New Roman" w:cs="Times New Roman"/>
          <w:i/>
          <w:iCs/>
        </w:rPr>
      </w:pPr>
      <w:r w:rsidRPr="008144CE">
        <w:rPr>
          <w:rFonts w:ascii="Times New Roman" w:hAnsi="Times New Roman" w:cs="Times New Roman"/>
        </w:rPr>
        <w:t xml:space="preserve">2. Тема: </w:t>
      </w:r>
      <w:r w:rsidRPr="008144CE">
        <w:rPr>
          <w:rFonts w:ascii="Times New Roman" w:hAnsi="Times New Roman" w:cs="Times New Roman"/>
          <w:lang w:eastAsia="en-US"/>
        </w:rPr>
        <w:t>Влияние моральных норм на общество и человека.</w:t>
      </w:r>
      <w:r w:rsidRPr="008144CE">
        <w:rPr>
          <w:rFonts w:ascii="Times New Roman" w:hAnsi="Times New Roman" w:cs="Times New Roman"/>
          <w:i/>
          <w:iCs/>
        </w:rPr>
        <w:t>Объяснение понятий на основе полученных знаний.</w:t>
      </w:r>
    </w:p>
    <w:p w:rsidR="00C90EEE" w:rsidRPr="008144CE" w:rsidRDefault="00C90EEE" w:rsidP="008144CE">
      <w:pPr>
        <w:pStyle w:val="NoSpacing"/>
        <w:rPr>
          <w:rFonts w:ascii="Times New Roman" w:hAnsi="Times New Roman" w:cs="Times New Roman"/>
          <w:i/>
          <w:iCs/>
        </w:rPr>
      </w:pPr>
    </w:p>
    <w:p w:rsidR="00C90EEE" w:rsidRDefault="00C90EEE" w:rsidP="008144CE">
      <w:pPr>
        <w:pStyle w:val="NoSpacing"/>
        <w:rPr>
          <w:rFonts w:ascii="Times New Roman" w:hAnsi="Times New Roman" w:cs="Times New Roman"/>
        </w:rPr>
      </w:pPr>
      <w:r w:rsidRPr="008144CE">
        <w:rPr>
          <w:rFonts w:ascii="Times New Roman" w:hAnsi="Times New Roman" w:cs="Times New Roman"/>
        </w:rPr>
        <w:t>Задание1 Право человека исповедовать любую религию или быть атеистом, распространять религиозные или антирелигиозные убеждения называется</w:t>
      </w:r>
    </w:p>
    <w:p w:rsidR="00C90EEE" w:rsidRDefault="00C90EEE" w:rsidP="008144CE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суверенитетом</w:t>
      </w:r>
    </w:p>
    <w:p w:rsidR="00C90EEE" w:rsidRDefault="00C90EEE" w:rsidP="008144CE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свободой совести</w:t>
      </w:r>
    </w:p>
    <w:p w:rsidR="00C90EEE" w:rsidRDefault="00C90EEE" w:rsidP="008144CE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свободой слова</w:t>
      </w:r>
    </w:p>
    <w:p w:rsidR="00C90EEE" w:rsidRDefault="00C90EEE" w:rsidP="00CA34F2">
      <w:pPr>
        <w:pStyle w:val="NoSpacing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гуманизмом</w:t>
      </w:r>
    </w:p>
    <w:p w:rsidR="00C90EEE" w:rsidRPr="008144CE" w:rsidRDefault="00C90EEE" w:rsidP="00480460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3</w:t>
      </w:r>
    </w:p>
    <w:p w:rsidR="00C90EEE" w:rsidRDefault="00C90EEE" w:rsidP="00CA34F2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2. </w:t>
      </w:r>
      <w:r w:rsidRPr="00CA34F2">
        <w:rPr>
          <w:rFonts w:ascii="Times New Roman" w:hAnsi="Times New Roman" w:cs="Times New Roman"/>
        </w:rPr>
        <w:t>Принцип «Спешите делать добро» выступает примером</w:t>
      </w:r>
    </w:p>
    <w:p w:rsidR="00C90EEE" w:rsidRDefault="00C90EEE" w:rsidP="008144CE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предписание морали</w:t>
      </w:r>
    </w:p>
    <w:p w:rsidR="00C90EEE" w:rsidRDefault="00C90EEE" w:rsidP="008144CE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закона науки</w:t>
      </w:r>
    </w:p>
    <w:p w:rsidR="00C90EEE" w:rsidRDefault="00C90EEE" w:rsidP="008144CE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нормы права</w:t>
      </w:r>
    </w:p>
    <w:p w:rsidR="00C90EEE" w:rsidRDefault="00C90EEE" w:rsidP="008144CE">
      <w:pPr>
        <w:pStyle w:val="NoSpacing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правила этикета</w:t>
      </w:r>
    </w:p>
    <w:p w:rsidR="00C90EEE" w:rsidRPr="008144CE" w:rsidRDefault="00C90EEE" w:rsidP="00480460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1</w:t>
      </w:r>
    </w:p>
    <w:p w:rsidR="00C90EEE" w:rsidRDefault="00C90EEE" w:rsidP="00770804">
      <w:pPr>
        <w:pStyle w:val="NoSpacing"/>
        <w:rPr>
          <w:rFonts w:ascii="Times New Roman" w:hAnsi="Times New Roman" w:cs="Times New Roman"/>
        </w:rPr>
      </w:pPr>
      <w:r w:rsidRPr="00CA34F2">
        <w:rPr>
          <w:rFonts w:ascii="Times New Roman" w:hAnsi="Times New Roman" w:cs="Times New Roman"/>
        </w:rPr>
        <w:t>Задание</w:t>
      </w:r>
      <w:r>
        <w:rPr>
          <w:rFonts w:ascii="Times New Roman" w:hAnsi="Times New Roman" w:cs="Times New Roman"/>
        </w:rPr>
        <w:t xml:space="preserve"> 3</w:t>
      </w:r>
      <w:r w:rsidRPr="00CA34F2">
        <w:rPr>
          <w:rFonts w:ascii="Times New Roman" w:hAnsi="Times New Roman" w:cs="Times New Roman"/>
        </w:rPr>
        <w:t xml:space="preserve"> Конфуций сформулировал золотое правило морали, которым можно руководствоваться всю жизнь:</w:t>
      </w:r>
    </w:p>
    <w:p w:rsidR="00C90EEE" w:rsidRPr="00CA34F2" w:rsidRDefault="00C90EEE" w:rsidP="0077080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«Не делай другому того, чего себе не желаешь». «Поступай по отношению к другим так, как хотел бы, чтобы поступали по ____________»</w:t>
      </w:r>
    </w:p>
    <w:p w:rsidR="00C90EEE" w:rsidRPr="00480460" w:rsidRDefault="00C90EEE" w:rsidP="00480460">
      <w:pPr>
        <w:pStyle w:val="NoSpacing"/>
        <w:rPr>
          <w:rFonts w:ascii="Times New Roman" w:hAnsi="Times New Roman" w:cs="Times New Roman"/>
        </w:rPr>
      </w:pPr>
      <w:r w:rsidRPr="00480460">
        <w:rPr>
          <w:rFonts w:ascii="Times New Roman" w:hAnsi="Times New Roman" w:cs="Times New Roman"/>
        </w:rPr>
        <w:t>Ответ:</w:t>
      </w:r>
      <w:r>
        <w:rPr>
          <w:rFonts w:ascii="Times New Roman" w:hAnsi="Times New Roman" w:cs="Times New Roman"/>
        </w:rPr>
        <w:t xml:space="preserve"> отношению тебя</w:t>
      </w:r>
    </w:p>
    <w:p w:rsidR="00C90EEE" w:rsidRPr="005F1FD3" w:rsidRDefault="00C90EEE" w:rsidP="005F1FD3">
      <w:pPr>
        <w:pStyle w:val="NoSpacing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3</w:t>
      </w:r>
      <w:r w:rsidRPr="005F1FD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Тема</w:t>
      </w:r>
      <w:r w:rsidRPr="005F1FD3">
        <w:rPr>
          <w:rFonts w:ascii="Times New Roman" w:hAnsi="Times New Roman" w:cs="Times New Roman"/>
        </w:rPr>
        <w:t xml:space="preserve">«Человек как участник правовых отношений» </w:t>
      </w:r>
      <w:r w:rsidRPr="005F1FD3">
        <w:rPr>
          <w:rFonts w:ascii="Times New Roman" w:hAnsi="Times New Roman" w:cs="Times New Roman"/>
          <w:i/>
          <w:iCs/>
        </w:rPr>
        <w:t>Отбор суждений по теме.</w:t>
      </w:r>
    </w:p>
    <w:p w:rsidR="00C90EEE" w:rsidRPr="005F1FD3" w:rsidRDefault="00C90EEE" w:rsidP="005F1FD3">
      <w:pPr>
        <w:pStyle w:val="NoSpacing"/>
        <w:rPr>
          <w:rFonts w:ascii="Times New Roman" w:hAnsi="Times New Roman" w:cs="Times New Roman"/>
        </w:rPr>
      </w:pPr>
      <w:r w:rsidRPr="005F1FD3">
        <w:rPr>
          <w:rFonts w:ascii="Times New Roman" w:hAnsi="Times New Roman" w:cs="Times New Roman"/>
        </w:rPr>
        <w:t>Задание 1</w:t>
      </w:r>
    </w:p>
    <w:p w:rsidR="00C90EEE" w:rsidRPr="005F1FD3" w:rsidRDefault="00C90EEE" w:rsidP="005F1FD3">
      <w:pPr>
        <w:pStyle w:val="NoSpacing"/>
        <w:rPr>
          <w:rFonts w:ascii="Times New Roman" w:hAnsi="Times New Roman" w:cs="Times New Roman"/>
        </w:rPr>
      </w:pPr>
      <w:r w:rsidRPr="005F1FD3">
        <w:rPr>
          <w:rFonts w:ascii="Times New Roman" w:hAnsi="Times New Roman" w:cs="Times New Roman"/>
        </w:rPr>
        <w:t xml:space="preserve"> Какие высказывания характеризуют правовой статус несовершеннолетних? </w:t>
      </w:r>
    </w:p>
    <w:p w:rsidR="00C90EEE" w:rsidRPr="005F1FD3" w:rsidRDefault="00C90EEE" w:rsidP="005F1FD3">
      <w:pPr>
        <w:pStyle w:val="NoSpacing"/>
        <w:rPr>
          <w:rFonts w:ascii="Times New Roman" w:hAnsi="Times New Roman" w:cs="Times New Roman"/>
        </w:rPr>
      </w:pPr>
      <w:r w:rsidRPr="005F1FD3">
        <w:rPr>
          <w:rFonts w:ascii="Times New Roman" w:hAnsi="Times New Roman" w:cs="Times New Roman"/>
        </w:rPr>
        <w:t xml:space="preserve">1) Несовершеннолетние от 14 до 18 лет могут распоряжаться своими заработком, стипендией и иными доходами. </w:t>
      </w:r>
    </w:p>
    <w:p w:rsidR="00C90EEE" w:rsidRPr="005F1FD3" w:rsidRDefault="00C90EEE" w:rsidP="005F1FD3">
      <w:pPr>
        <w:pStyle w:val="NoSpacing"/>
        <w:rPr>
          <w:rFonts w:ascii="Times New Roman" w:hAnsi="Times New Roman" w:cs="Times New Roman"/>
        </w:rPr>
      </w:pPr>
      <w:r w:rsidRPr="005F1FD3">
        <w:rPr>
          <w:rFonts w:ascii="Times New Roman" w:hAnsi="Times New Roman" w:cs="Times New Roman"/>
        </w:rPr>
        <w:t xml:space="preserve">2) Малолетние могут совершать мелкие бытовые сделки. </w:t>
      </w:r>
    </w:p>
    <w:p w:rsidR="00C90EEE" w:rsidRPr="005F1FD3" w:rsidRDefault="00C90EEE" w:rsidP="005F1FD3">
      <w:pPr>
        <w:pStyle w:val="NoSpacing"/>
        <w:rPr>
          <w:rFonts w:ascii="Times New Roman" w:hAnsi="Times New Roman" w:cs="Times New Roman"/>
        </w:rPr>
      </w:pPr>
      <w:r w:rsidRPr="005F1FD3">
        <w:rPr>
          <w:rFonts w:ascii="Times New Roman" w:hAnsi="Times New Roman" w:cs="Times New Roman"/>
        </w:rPr>
        <w:t xml:space="preserve">3) 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предпринимателя. </w:t>
      </w:r>
    </w:p>
    <w:p w:rsidR="00C90EEE" w:rsidRPr="005F1FD3" w:rsidRDefault="00C90EEE" w:rsidP="005F1FD3">
      <w:pPr>
        <w:pStyle w:val="NoSpacing"/>
        <w:rPr>
          <w:rFonts w:ascii="Times New Roman" w:hAnsi="Times New Roman" w:cs="Times New Roman"/>
        </w:rPr>
      </w:pPr>
      <w:r w:rsidRPr="005F1FD3">
        <w:rPr>
          <w:rFonts w:ascii="Times New Roman" w:hAnsi="Times New Roman" w:cs="Times New Roman"/>
        </w:rPr>
        <w:t xml:space="preserve">4) По достижении 16 лет несовершеннолетние также вправе быть членами кооперативов. </w:t>
      </w:r>
    </w:p>
    <w:p w:rsidR="00C90EEE" w:rsidRPr="005F1FD3" w:rsidRDefault="00C90EEE" w:rsidP="005F1FD3">
      <w:pPr>
        <w:pStyle w:val="NoSpacing"/>
        <w:rPr>
          <w:rFonts w:ascii="Times New Roman" w:hAnsi="Times New Roman" w:cs="Times New Roman"/>
        </w:rPr>
      </w:pPr>
      <w:r w:rsidRPr="005F1FD3">
        <w:rPr>
          <w:rFonts w:ascii="Times New Roman" w:hAnsi="Times New Roman" w:cs="Times New Roman"/>
        </w:rPr>
        <w:t xml:space="preserve">5) Имущественную ответственность по сделкам малолетнего, в том числе по сделкам, совершенным им самостоятельно, несут его родители. </w:t>
      </w:r>
    </w:p>
    <w:p w:rsidR="00C90EEE" w:rsidRPr="005F1FD3" w:rsidRDefault="00C90EEE" w:rsidP="005F1FD3">
      <w:pPr>
        <w:pStyle w:val="NoSpacing"/>
        <w:rPr>
          <w:rFonts w:ascii="Times New Roman" w:hAnsi="Times New Roman" w:cs="Times New Roman"/>
        </w:rPr>
      </w:pPr>
      <w:r w:rsidRPr="005F1FD3">
        <w:rPr>
          <w:rFonts w:ascii="Times New Roman" w:hAnsi="Times New Roman" w:cs="Times New Roman"/>
        </w:rPr>
        <w:t xml:space="preserve"> Показатель достижения предметного результата. Ответ: 124.</w:t>
      </w:r>
    </w:p>
    <w:p w:rsidR="00C90EEE" w:rsidRDefault="00C90EEE"/>
    <w:p w:rsidR="00C90EEE" w:rsidRDefault="00C90EEE"/>
    <w:p w:rsidR="00C90EEE" w:rsidRPr="008144CE" w:rsidRDefault="00C90EEE" w:rsidP="008144CE">
      <w:pPr>
        <w:pStyle w:val="NoSpacing"/>
        <w:rPr>
          <w:rFonts w:ascii="Times New Roman" w:hAnsi="Times New Roman" w:cs="Times New Roman"/>
        </w:rPr>
      </w:pPr>
      <w:r w:rsidRPr="008144CE">
        <w:rPr>
          <w:rFonts w:ascii="Times New Roman" w:hAnsi="Times New Roman" w:cs="Times New Roman"/>
        </w:rPr>
        <w:t xml:space="preserve">4. Тема: Виды юридической ответственности. </w:t>
      </w:r>
      <w:r w:rsidRPr="008144CE">
        <w:rPr>
          <w:rFonts w:ascii="Times New Roman" w:hAnsi="Times New Roman" w:cs="Times New Roman"/>
          <w:i/>
          <w:iCs/>
        </w:rPr>
        <w:t>Выбор объекта на основе анализа визуальной информации</w:t>
      </w:r>
      <w:r w:rsidRPr="008144CE">
        <w:rPr>
          <w:rFonts w:ascii="Times New Roman" w:hAnsi="Times New Roman" w:cs="Times New Roman"/>
        </w:rPr>
        <w:t>.</w:t>
      </w:r>
    </w:p>
    <w:p w:rsidR="00C90EEE" w:rsidRPr="008144CE" w:rsidRDefault="00C90EEE" w:rsidP="008144CE">
      <w:pPr>
        <w:pStyle w:val="NoSpacing"/>
        <w:rPr>
          <w:rFonts w:ascii="Times New Roman" w:hAnsi="Times New Roman" w:cs="Times New Roman"/>
        </w:rPr>
      </w:pPr>
      <w:r w:rsidRPr="008144CE">
        <w:rPr>
          <w:rFonts w:ascii="Times New Roman" w:hAnsi="Times New Roman" w:cs="Times New Roman"/>
        </w:rPr>
        <w:t>Задание 1.Установите соответствие между терминами и их определениями.</w:t>
      </w:r>
    </w:p>
    <w:p w:rsidR="00C90EEE" w:rsidRPr="008144CE" w:rsidRDefault="00C90EEE" w:rsidP="008144CE">
      <w:pPr>
        <w:pStyle w:val="NoSpacing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2"/>
        <w:gridCol w:w="8075"/>
      </w:tblGrid>
      <w:tr w:rsidR="00C90EEE" w:rsidRPr="002A40DD">
        <w:tc>
          <w:tcPr>
            <w:tcW w:w="2122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Термин</w:t>
            </w:r>
          </w:p>
        </w:tc>
        <w:tc>
          <w:tcPr>
            <w:tcW w:w="807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Определение</w:t>
            </w:r>
          </w:p>
        </w:tc>
      </w:tr>
      <w:tr w:rsidR="00C90EEE" w:rsidRPr="002A40DD">
        <w:tc>
          <w:tcPr>
            <w:tcW w:w="2122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1.Преступление</w:t>
            </w:r>
          </w:p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807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А. противоправное поведение гражданина или должностного лица, злоупотреблявшего властью, служебным положением</w:t>
            </w:r>
          </w:p>
        </w:tc>
      </w:tr>
      <w:tr w:rsidR="00C90EEE" w:rsidRPr="002A40DD">
        <w:tc>
          <w:tcPr>
            <w:tcW w:w="2122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2.Проступок</w:t>
            </w:r>
          </w:p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807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Б. наиболее тяжкая форма противоправного деяния, которая может повлечь за собой самую тяжкую форму ответственности</w:t>
            </w:r>
          </w:p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90EEE" w:rsidRPr="002A40DD">
        <w:tc>
          <w:tcPr>
            <w:tcW w:w="2122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3.Правонарушение</w:t>
            </w:r>
          </w:p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8075" w:type="dxa"/>
          </w:tcPr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В. Общественно опасное нарушение каких-либо норм, правил поведения</w:t>
            </w:r>
          </w:p>
          <w:p w:rsidR="00C90EEE" w:rsidRPr="002A40DD" w:rsidRDefault="00C90EEE" w:rsidP="008144CE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C90EEE" w:rsidRDefault="00C90EEE" w:rsidP="008144C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1-Б; 2-В; 3-А</w:t>
      </w:r>
    </w:p>
    <w:p w:rsidR="00C90EEE" w:rsidRDefault="00C90EEE" w:rsidP="008144CE">
      <w:pPr>
        <w:pStyle w:val="NoSpacing"/>
        <w:rPr>
          <w:rFonts w:ascii="Times New Roman" w:hAnsi="Times New Roman" w:cs="Times New Roman"/>
        </w:rPr>
      </w:pPr>
    </w:p>
    <w:p w:rsidR="00C90EEE" w:rsidRDefault="00C90EEE" w:rsidP="008144CE">
      <w:pPr>
        <w:pStyle w:val="NoSpacing"/>
        <w:rPr>
          <w:rFonts w:ascii="Times New Roman" w:hAnsi="Times New Roman" w:cs="Times New Roman"/>
        </w:rPr>
      </w:pPr>
      <w:r w:rsidRPr="008144CE">
        <w:rPr>
          <w:rFonts w:ascii="Times New Roman" w:hAnsi="Times New Roman" w:cs="Times New Roman"/>
        </w:rPr>
        <w:t>Задание 2. Какие из перечисленных правонарушений относят к преступлениям?</w:t>
      </w:r>
    </w:p>
    <w:p w:rsidR="00C90EEE" w:rsidRDefault="00C90EEE" w:rsidP="008144C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убийство</w:t>
      </w:r>
    </w:p>
    <w:p w:rsidR="00C90EEE" w:rsidRDefault="00C90EEE" w:rsidP="008144C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угон автомобиля</w:t>
      </w:r>
    </w:p>
    <w:p w:rsidR="00C90EEE" w:rsidRDefault="00C90EEE" w:rsidP="008144C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безбилетный проезд</w:t>
      </w:r>
    </w:p>
    <w:p w:rsidR="00C90EEE" w:rsidRDefault="00C90EEE" w:rsidP="008144C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прогул</w:t>
      </w:r>
    </w:p>
    <w:p w:rsidR="00C90EEE" w:rsidRDefault="00C90EEE" w:rsidP="008144C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ложное сообщение об акте терроризма</w:t>
      </w:r>
    </w:p>
    <w:p w:rsidR="00C90EEE" w:rsidRPr="008144CE" w:rsidRDefault="00C90EEE" w:rsidP="00480460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1,2,3</w:t>
      </w:r>
    </w:p>
    <w:p w:rsidR="00C90EEE" w:rsidRPr="00E515C5" w:rsidRDefault="00C90EEE" w:rsidP="00E515C5">
      <w:pPr>
        <w:pStyle w:val="NoSpacing"/>
        <w:rPr>
          <w:rFonts w:ascii="Times New Roman" w:hAnsi="Times New Roman" w:cs="Times New Roman"/>
          <w:color w:val="000000"/>
        </w:rPr>
      </w:pPr>
    </w:p>
    <w:p w:rsidR="00C90EEE" w:rsidRDefault="00C90EEE" w:rsidP="00E515C5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3. </w:t>
      </w:r>
      <w:r w:rsidRPr="00E515C5">
        <w:rPr>
          <w:rFonts w:ascii="Times New Roman" w:hAnsi="Times New Roman" w:cs="Times New Roman"/>
        </w:rPr>
        <w:t>Какой вид юридической ответственности может наступить в случае, если гражданин переходит дорогу в неположенном месте?</w:t>
      </w:r>
    </w:p>
    <w:p w:rsidR="00C90EEE" w:rsidRDefault="00C90EEE" w:rsidP="008144CE">
      <w:pPr>
        <w:pStyle w:val="NoSpacing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Гражданская ответственность</w:t>
      </w:r>
    </w:p>
    <w:p w:rsidR="00C90EEE" w:rsidRDefault="00C90EEE" w:rsidP="008144CE">
      <w:pPr>
        <w:pStyle w:val="NoSpacing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Уголовная ответственность</w:t>
      </w:r>
    </w:p>
    <w:p w:rsidR="00C90EEE" w:rsidRDefault="00C90EEE" w:rsidP="008144CE">
      <w:pPr>
        <w:pStyle w:val="NoSpacing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Дисциплинарная ответственность</w:t>
      </w:r>
    </w:p>
    <w:p w:rsidR="00C90EEE" w:rsidRDefault="00C90EEE" w:rsidP="008144CE">
      <w:pPr>
        <w:pStyle w:val="NoSpacing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Материальная ответственность</w:t>
      </w:r>
    </w:p>
    <w:p w:rsidR="00C90EEE" w:rsidRDefault="00C90EEE" w:rsidP="00AF0037">
      <w:pPr>
        <w:pStyle w:val="NoSpacing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Административная ответственность</w:t>
      </w:r>
    </w:p>
    <w:p w:rsidR="00C90EEE" w:rsidRPr="00AF0037" w:rsidRDefault="00C90EEE" w:rsidP="00480460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5</w:t>
      </w:r>
    </w:p>
    <w:p w:rsidR="00C90EEE" w:rsidRDefault="00C90EEE" w:rsidP="005F1F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5F1FD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Тема: </w:t>
      </w:r>
      <w:r w:rsidRPr="005F1FD3">
        <w:rPr>
          <w:rFonts w:ascii="Times New Roman" w:hAnsi="Times New Roman" w:cs="Times New Roman"/>
        </w:rPr>
        <w:t>Консти</w:t>
      </w:r>
      <w:r>
        <w:rPr>
          <w:rFonts w:ascii="Times New Roman" w:hAnsi="Times New Roman" w:cs="Times New Roman"/>
        </w:rPr>
        <w:t>т</w:t>
      </w:r>
      <w:r w:rsidRPr="005F1FD3">
        <w:rPr>
          <w:rFonts w:ascii="Times New Roman" w:hAnsi="Times New Roman" w:cs="Times New Roman"/>
        </w:rPr>
        <w:t>уция РФ.</w:t>
      </w:r>
    </w:p>
    <w:p w:rsidR="00C90EEE" w:rsidRPr="00E107C8" w:rsidRDefault="00C90EEE" w:rsidP="00E107C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1.</w:t>
      </w:r>
      <w:r w:rsidRPr="00E107C8">
        <w:rPr>
          <w:rFonts w:ascii="Times New Roman" w:hAnsi="Times New Roman" w:cs="Times New Roman"/>
          <w:i/>
          <w:iCs/>
        </w:rPr>
        <w:t>Установите соответствие между чертами и характеристиками Российского государства</w:t>
      </w:r>
      <w:r w:rsidRPr="00E107C8">
        <w:rPr>
          <w:rFonts w:ascii="Times New Roman" w:hAnsi="Times New Roman" w:cs="Times New Roman"/>
        </w:rPr>
        <w:t>: к каждому элементу, данному в первом столбце, подберите соответствующий элемент из второго столбца.</w:t>
      </w:r>
    </w:p>
    <w:p w:rsidR="00C90EEE" w:rsidRPr="00E107C8" w:rsidRDefault="00C90EEE" w:rsidP="00E107C8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</w:t>
      </w:r>
      <w:r w:rsidRPr="00E107C8">
        <w:rPr>
          <w:rFonts w:ascii="Times New Roman" w:hAnsi="Times New Roman" w:cs="Times New Roman"/>
          <w:color w:val="000000"/>
        </w:rPr>
        <w:t>Отделение религиозных объединений от государства</w:t>
      </w:r>
      <w:r>
        <w:rPr>
          <w:rFonts w:ascii="Times New Roman" w:hAnsi="Times New Roman" w:cs="Times New Roman"/>
          <w:color w:val="000000"/>
        </w:rPr>
        <w:t>А.</w:t>
      </w:r>
      <w:r w:rsidRPr="00E107C8">
        <w:rPr>
          <w:rFonts w:ascii="Times New Roman" w:hAnsi="Times New Roman" w:cs="Times New Roman"/>
          <w:color w:val="000000"/>
        </w:rPr>
        <w:t>Социальное государство</w:t>
      </w:r>
    </w:p>
    <w:p w:rsidR="00C90EEE" w:rsidRPr="00E107C8" w:rsidRDefault="00C90EEE" w:rsidP="00E107C8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</w:t>
      </w:r>
      <w:r w:rsidRPr="00E107C8">
        <w:rPr>
          <w:rFonts w:ascii="Times New Roman" w:hAnsi="Times New Roman" w:cs="Times New Roman"/>
          <w:color w:val="000000"/>
        </w:rPr>
        <w:t>Верховенство закона</w:t>
      </w:r>
      <w:r>
        <w:rPr>
          <w:rFonts w:ascii="Times New Roman" w:hAnsi="Times New Roman" w:cs="Times New Roman"/>
          <w:color w:val="000000"/>
        </w:rPr>
        <w:t xml:space="preserve">Б. </w:t>
      </w:r>
      <w:r w:rsidRPr="00E107C8">
        <w:rPr>
          <w:rFonts w:ascii="Times New Roman" w:hAnsi="Times New Roman" w:cs="Times New Roman"/>
          <w:color w:val="000000"/>
        </w:rPr>
        <w:t>Светское государство</w:t>
      </w:r>
    </w:p>
    <w:p w:rsidR="00C90EEE" w:rsidRPr="00E107C8" w:rsidRDefault="00C90EEE" w:rsidP="00E107C8">
      <w:pPr>
        <w:pStyle w:val="NoSpacing"/>
        <w:ind w:right="-99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 w:rsidRPr="00E107C8">
        <w:rPr>
          <w:rFonts w:ascii="Times New Roman" w:hAnsi="Times New Roman" w:cs="Times New Roman"/>
          <w:color w:val="000000"/>
        </w:rPr>
        <w:t>Создание условий, обеспечивающих гражданам РФ достойную жизнь</w:t>
      </w:r>
      <w:r>
        <w:rPr>
          <w:rFonts w:ascii="Times New Roman" w:hAnsi="Times New Roman" w:cs="Times New Roman"/>
          <w:color w:val="000000"/>
        </w:rPr>
        <w:t>В.</w:t>
      </w:r>
      <w:r w:rsidRPr="00E107C8">
        <w:rPr>
          <w:rFonts w:ascii="Times New Roman" w:hAnsi="Times New Roman" w:cs="Times New Roman"/>
          <w:color w:val="000000"/>
        </w:rPr>
        <w:t>Правовое государство</w:t>
      </w:r>
    </w:p>
    <w:p w:rsidR="00C90EEE" w:rsidRPr="005F1FD3" w:rsidRDefault="00C90EEE" w:rsidP="005F1FD3">
      <w:pPr>
        <w:pStyle w:val="NoSpacing"/>
        <w:rPr>
          <w:rFonts w:ascii="Times New Roman" w:hAnsi="Times New Roman" w:cs="Times New Roman"/>
        </w:rPr>
      </w:pPr>
      <w:bookmarkStart w:id="2" w:name="_Hlk183983264"/>
      <w:r>
        <w:rPr>
          <w:rFonts w:ascii="Times New Roman" w:hAnsi="Times New Roman" w:cs="Times New Roman"/>
        </w:rPr>
        <w:t>Ответ: 1-Б; 2-В; 3-А</w:t>
      </w:r>
    </w:p>
    <w:bookmarkEnd w:id="2"/>
    <w:p w:rsidR="00C90EEE" w:rsidRDefault="00C90EEE" w:rsidP="005F1F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5F1FD3">
        <w:rPr>
          <w:rFonts w:ascii="Times New Roman" w:hAnsi="Times New Roman" w:cs="Times New Roman"/>
        </w:rPr>
        <w:t>Когда была принята первая в истории России Конституция?</w:t>
      </w:r>
    </w:p>
    <w:p w:rsidR="00C90EEE" w:rsidRDefault="00C90EEE" w:rsidP="005F1F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1. в 1917 г.</w:t>
      </w:r>
    </w:p>
    <w:p w:rsidR="00C90EEE" w:rsidRDefault="00C90EEE" w:rsidP="005F1F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2. в 1918 г.</w:t>
      </w:r>
    </w:p>
    <w:p w:rsidR="00C90EEE" w:rsidRDefault="00C90EEE" w:rsidP="005F1F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3. в 1977 г.</w:t>
      </w:r>
    </w:p>
    <w:p w:rsidR="00C90EEE" w:rsidRDefault="00C90EEE" w:rsidP="005F1F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4. в 1993 г.</w:t>
      </w:r>
    </w:p>
    <w:p w:rsidR="00C90EEE" w:rsidRDefault="00C90EEE" w:rsidP="005F1F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1918 г.</w:t>
      </w:r>
    </w:p>
    <w:p w:rsidR="00C90EEE" w:rsidRDefault="00C90EEE" w:rsidP="005F1F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5F1FD3">
        <w:rPr>
          <w:rFonts w:ascii="Times New Roman" w:hAnsi="Times New Roman" w:cs="Times New Roman"/>
        </w:rPr>
        <w:t>Какие из перечисленных понятий относятся к Конституции РФ?</w:t>
      </w:r>
    </w:p>
    <w:p w:rsidR="00C90EEE" w:rsidRDefault="00C90EEE" w:rsidP="005F1FD3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  1. </w:t>
      </w:r>
      <w:r w:rsidRPr="005F1FD3">
        <w:rPr>
          <w:rFonts w:ascii="Times New Roman" w:hAnsi="Times New Roman" w:cs="Times New Roman"/>
          <w:color w:val="000000"/>
        </w:rPr>
        <w:t>Федерация</w:t>
      </w:r>
    </w:p>
    <w:p w:rsidR="00C90EEE" w:rsidRDefault="00C90EEE" w:rsidP="005F1FD3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  2. </w:t>
      </w:r>
      <w:r w:rsidRPr="005F1FD3">
        <w:rPr>
          <w:rFonts w:ascii="Times New Roman" w:hAnsi="Times New Roman" w:cs="Times New Roman"/>
          <w:color w:val="000000"/>
        </w:rPr>
        <w:t>Конфедерация</w:t>
      </w:r>
    </w:p>
    <w:p w:rsidR="00C90EEE" w:rsidRDefault="00C90EEE" w:rsidP="005F1FD3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  3. </w:t>
      </w:r>
      <w:r w:rsidRPr="005F1FD3">
        <w:rPr>
          <w:rFonts w:ascii="Times New Roman" w:hAnsi="Times New Roman" w:cs="Times New Roman"/>
          <w:color w:val="000000"/>
        </w:rPr>
        <w:t>Суверенитет</w:t>
      </w:r>
    </w:p>
    <w:p w:rsidR="00C90EEE" w:rsidRDefault="00C90EEE" w:rsidP="005F1FD3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  4. </w:t>
      </w:r>
      <w:r w:rsidRPr="005F1FD3">
        <w:rPr>
          <w:rFonts w:ascii="Times New Roman" w:hAnsi="Times New Roman" w:cs="Times New Roman"/>
          <w:color w:val="000000"/>
        </w:rPr>
        <w:t>Гражданин</w:t>
      </w:r>
    </w:p>
    <w:p w:rsidR="00C90EEE" w:rsidRDefault="00C90EEE" w:rsidP="005F1FD3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  5. </w:t>
      </w:r>
      <w:r w:rsidRPr="005F1FD3">
        <w:rPr>
          <w:rFonts w:ascii="Times New Roman" w:hAnsi="Times New Roman" w:cs="Times New Roman"/>
          <w:color w:val="000000"/>
        </w:rPr>
        <w:t>Монархия</w:t>
      </w:r>
    </w:p>
    <w:p w:rsidR="00C90EEE" w:rsidRDefault="00C90EEE" w:rsidP="005F1F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6. </w:t>
      </w:r>
      <w:r w:rsidRPr="005F1FD3">
        <w:rPr>
          <w:rFonts w:ascii="Times New Roman" w:hAnsi="Times New Roman" w:cs="Times New Roman"/>
          <w:color w:val="000000"/>
        </w:rPr>
        <w:t>Президент</w:t>
      </w:r>
    </w:p>
    <w:p w:rsidR="00C90EEE" w:rsidRPr="005F1FD3" w:rsidRDefault="00C90EEE" w:rsidP="005F1F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1,3,4,6</w:t>
      </w:r>
    </w:p>
    <w:p w:rsidR="00C90EEE" w:rsidRPr="00A015F3" w:rsidRDefault="00C90EEE" w:rsidP="00A015F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A015F3">
        <w:rPr>
          <w:rFonts w:ascii="Times New Roman" w:hAnsi="Times New Roman" w:cs="Times New Roman"/>
        </w:rPr>
        <w:t>. Впишите (словом) в предложение недостающую цифру.</w:t>
      </w:r>
    </w:p>
    <w:p w:rsidR="00C90EEE" w:rsidRDefault="00C90EEE" w:rsidP="00A015F3">
      <w:pPr>
        <w:pStyle w:val="NoSpacing"/>
        <w:rPr>
          <w:rFonts w:ascii="Times New Roman" w:hAnsi="Times New Roman" w:cs="Times New Roman"/>
        </w:rPr>
      </w:pPr>
      <w:r w:rsidRPr="00A015F3">
        <w:rPr>
          <w:rFonts w:ascii="Times New Roman" w:hAnsi="Times New Roman" w:cs="Times New Roman"/>
        </w:rPr>
        <w:t xml:space="preserve">Конституция России была принята 12 декабря 1993 года. Она состоит из преамбулы </w:t>
      </w:r>
    </w:p>
    <w:p w:rsidR="00C90EEE" w:rsidRDefault="00C90EEE" w:rsidP="00A015F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________разделов</w:t>
      </w:r>
    </w:p>
    <w:p w:rsidR="00C90EEE" w:rsidRPr="00A015F3" w:rsidRDefault="00C90EEE" w:rsidP="00A015F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двух</w:t>
      </w:r>
    </w:p>
    <w:p w:rsidR="00C90EEE" w:rsidRPr="00A015F3" w:rsidRDefault="00C90EEE" w:rsidP="00A015F3">
      <w:pPr>
        <w:pStyle w:val="NoSpacing"/>
        <w:rPr>
          <w:rFonts w:ascii="Times New Roman" w:hAnsi="Times New Roman" w:cs="Times New Roman"/>
        </w:rPr>
      </w:pPr>
    </w:p>
    <w:p w:rsidR="00C90EEE" w:rsidRDefault="00C90EEE" w:rsidP="00A015F3">
      <w:pPr>
        <w:pStyle w:val="NoSpacing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</w:rPr>
        <w:t>6</w:t>
      </w:r>
      <w:r w:rsidRPr="00A015F3">
        <w:rPr>
          <w:rFonts w:ascii="Times New Roman" w:hAnsi="Times New Roman" w:cs="Times New Roman"/>
        </w:rPr>
        <w:t>. Тема:</w:t>
      </w:r>
      <w:r w:rsidRPr="00A015F3">
        <w:rPr>
          <w:rFonts w:ascii="Times New Roman" w:hAnsi="Times New Roman" w:cs="Times New Roman"/>
          <w:lang w:eastAsia="en-US"/>
        </w:rPr>
        <w:t>Основы трудового права</w:t>
      </w:r>
      <w:r>
        <w:rPr>
          <w:rFonts w:ascii="Times New Roman" w:hAnsi="Times New Roman" w:cs="Times New Roman"/>
          <w:lang w:eastAsia="en-US"/>
        </w:rPr>
        <w:t>.</w:t>
      </w:r>
      <w:r w:rsidRPr="00DD3DD0">
        <w:rPr>
          <w:rFonts w:ascii="Times New Roman" w:hAnsi="Times New Roman" w:cs="Times New Roman"/>
          <w:i/>
          <w:iCs/>
          <w:shd w:val="clear" w:color="auto" w:fill="FFFFFF"/>
        </w:rPr>
        <w:t>Заполнение пропусков в тексте.</w:t>
      </w:r>
    </w:p>
    <w:p w:rsidR="00C90EEE" w:rsidRPr="00A015F3" w:rsidRDefault="00C90EEE" w:rsidP="00A015F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1. </w:t>
      </w:r>
      <w:r w:rsidRPr="00A015F3">
        <w:rPr>
          <w:rFonts w:ascii="Times New Roman" w:hAnsi="Times New Roman" w:cs="Times New Roman"/>
        </w:rPr>
        <w:t>Вставьте соответствующие термины из приведенного ниже списка.</w:t>
      </w:r>
    </w:p>
    <w:p w:rsidR="00C90EEE" w:rsidRDefault="00C90EEE" w:rsidP="00A015F3">
      <w:pPr>
        <w:pStyle w:val="NoSpacing"/>
        <w:rPr>
          <w:rFonts w:ascii="Times New Roman" w:hAnsi="Times New Roman" w:cs="Times New Roman"/>
        </w:rPr>
      </w:pPr>
      <w:r w:rsidRPr="00A015F3">
        <w:rPr>
          <w:rFonts w:ascii="Times New Roman" w:hAnsi="Times New Roman" w:cs="Times New Roman"/>
        </w:rPr>
        <w:t>При поступлении на ткацкую фабрику</w:t>
      </w:r>
      <w:r>
        <w:rPr>
          <w:rFonts w:ascii="Times New Roman" w:hAnsi="Times New Roman" w:cs="Times New Roman"/>
        </w:rPr>
        <w:t>_____</w:t>
      </w:r>
      <w:r w:rsidRPr="00A015F3">
        <w:rPr>
          <w:rFonts w:ascii="Times New Roman" w:hAnsi="Times New Roman" w:cs="Times New Roman"/>
        </w:rPr>
        <w:t xml:space="preserve"> должен написать заявление о приеме на работу. </w:t>
      </w:r>
    </w:p>
    <w:p w:rsidR="00C90EEE" w:rsidRPr="00A015F3" w:rsidRDefault="00C90EEE" w:rsidP="00A015F3">
      <w:pPr>
        <w:pStyle w:val="NoSpacing"/>
        <w:rPr>
          <w:rFonts w:ascii="Times New Roman" w:hAnsi="Times New Roman" w:cs="Times New Roman"/>
        </w:rPr>
      </w:pPr>
      <w:r w:rsidRPr="00A015F3">
        <w:rPr>
          <w:rFonts w:ascii="Times New Roman" w:hAnsi="Times New Roman" w:cs="Times New Roman"/>
        </w:rPr>
        <w:t>За свой труд ткач получает</w:t>
      </w:r>
      <w:r>
        <w:rPr>
          <w:rFonts w:ascii="Times New Roman" w:hAnsi="Times New Roman" w:cs="Times New Roman"/>
        </w:rPr>
        <w:t>_________.</w:t>
      </w:r>
    </w:p>
    <w:p w:rsidR="00C90EEE" w:rsidRDefault="00C90EEE" w:rsidP="00A015F3">
      <w:pPr>
        <w:pStyle w:val="NoSpacing"/>
        <w:rPr>
          <w:rFonts w:ascii="Times New Roman" w:hAnsi="Times New Roman" w:cs="Times New Roman"/>
        </w:rPr>
      </w:pPr>
    </w:p>
    <w:p w:rsidR="00C90EEE" w:rsidRPr="00A015F3" w:rsidRDefault="00C90EEE" w:rsidP="00A015F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A015F3">
        <w:rPr>
          <w:rFonts w:ascii="Times New Roman" w:hAnsi="Times New Roman" w:cs="Times New Roman"/>
        </w:rPr>
        <w:t>Работник</w:t>
      </w:r>
    </w:p>
    <w:p w:rsidR="00C90EEE" w:rsidRPr="00A015F3" w:rsidRDefault="00C90EEE" w:rsidP="00A015F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A015F3">
        <w:rPr>
          <w:rFonts w:ascii="Times New Roman" w:hAnsi="Times New Roman" w:cs="Times New Roman"/>
        </w:rPr>
        <w:t>Работодатель</w:t>
      </w:r>
    </w:p>
    <w:p w:rsidR="00C90EEE" w:rsidRPr="00A015F3" w:rsidRDefault="00C90EEE" w:rsidP="00A015F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A015F3">
        <w:rPr>
          <w:rFonts w:ascii="Times New Roman" w:hAnsi="Times New Roman" w:cs="Times New Roman"/>
        </w:rPr>
        <w:t>Заработная плата</w:t>
      </w:r>
    </w:p>
    <w:p w:rsidR="00C90EEE" w:rsidRPr="00A015F3" w:rsidRDefault="00C90EEE" w:rsidP="00A015F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A015F3">
        <w:rPr>
          <w:rFonts w:ascii="Times New Roman" w:hAnsi="Times New Roman" w:cs="Times New Roman"/>
        </w:rPr>
        <w:t>Квалификация</w:t>
      </w:r>
    </w:p>
    <w:p w:rsidR="00C90EEE" w:rsidRPr="00A015F3" w:rsidRDefault="00C90EEE" w:rsidP="00A015F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A015F3">
        <w:rPr>
          <w:rFonts w:ascii="Times New Roman" w:hAnsi="Times New Roman" w:cs="Times New Roman"/>
        </w:rPr>
        <w:t>Премия</w:t>
      </w:r>
    </w:p>
    <w:p w:rsidR="00C90EEE" w:rsidRDefault="00C90EEE" w:rsidP="00A015F3">
      <w:pPr>
        <w:pStyle w:val="NoSpacing"/>
        <w:rPr>
          <w:rFonts w:ascii="Times New Roman" w:hAnsi="Times New Roman" w:cs="Times New Roman"/>
          <w:color w:val="1D1D1B"/>
        </w:rPr>
      </w:pPr>
      <w:r>
        <w:rPr>
          <w:rFonts w:ascii="Times New Roman" w:hAnsi="Times New Roman" w:cs="Times New Roman"/>
          <w:color w:val="1D1D1B"/>
        </w:rPr>
        <w:t>Ответ: 1,3</w:t>
      </w:r>
    </w:p>
    <w:p w:rsidR="00C90EEE" w:rsidRPr="00A015F3" w:rsidRDefault="00C90EEE" w:rsidP="00A015F3">
      <w:pPr>
        <w:pStyle w:val="NoSpacing"/>
        <w:rPr>
          <w:color w:val="1D1D1B"/>
        </w:rPr>
      </w:pPr>
      <w:r w:rsidRPr="00A015F3">
        <w:rPr>
          <w:rFonts w:ascii="Times New Roman" w:hAnsi="Times New Roman" w:cs="Times New Roman"/>
          <w:color w:val="1D1D1B"/>
        </w:rPr>
        <w:t>Задание</w:t>
      </w:r>
      <w:r>
        <w:rPr>
          <w:rFonts w:ascii="Times New Roman" w:hAnsi="Times New Roman" w:cs="Times New Roman"/>
          <w:color w:val="1D1D1B"/>
        </w:rPr>
        <w:t xml:space="preserve"> 2.</w:t>
      </w:r>
      <w:r w:rsidRPr="00A015F3">
        <w:rPr>
          <w:rFonts w:ascii="Times New Roman" w:hAnsi="Times New Roman" w:cs="Times New Roman"/>
          <w:color w:val="1D1D1B"/>
        </w:rPr>
        <w:t xml:space="preserve"> Впишите термин, соответствующийопределению:</w:t>
      </w:r>
    </w:p>
    <w:p w:rsidR="00C90EEE" w:rsidRPr="004D589C" w:rsidRDefault="00C90EEE" w:rsidP="00A015F3">
      <w:pPr>
        <w:pStyle w:val="NoSpacing"/>
        <w:rPr>
          <w:rFonts w:ascii="Times New Roman" w:hAnsi="Times New Roman" w:cs="Times New Roman"/>
          <w:color w:val="1D1D1B"/>
        </w:rPr>
      </w:pPr>
      <w:r w:rsidRPr="00A015F3">
        <w:rPr>
          <w:rFonts w:ascii="Times New Roman" w:hAnsi="Times New Roman" w:cs="Times New Roman"/>
          <w:color w:val="1D1D1B"/>
        </w:rPr>
        <w:t>«денежное вознаграждение, выплачиваемое работодателем наемному работнику за выполненный труд, – эт</w:t>
      </w:r>
      <w:r>
        <w:rPr>
          <w:rFonts w:ascii="Times New Roman" w:hAnsi="Times New Roman" w:cs="Times New Roman"/>
          <w:color w:val="1D1D1B"/>
        </w:rPr>
        <w:t>о ______</w:t>
      </w:r>
      <w:r w:rsidRPr="00A015F3">
        <w:rPr>
          <w:rFonts w:ascii="Times New Roman" w:hAnsi="Times New Roman" w:cs="Times New Roman"/>
          <w:color w:val="1D1D1B"/>
        </w:rPr>
        <w:t>»</w:t>
      </w:r>
    </w:p>
    <w:p w:rsidR="00C90EEE" w:rsidRDefault="00C90EEE" w:rsidP="00A015F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заработная плата</w:t>
      </w:r>
    </w:p>
    <w:p w:rsidR="00C90EEE" w:rsidRDefault="00C90EEE" w:rsidP="00A015F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3.</w:t>
      </w:r>
      <w:r w:rsidRPr="00A015F3">
        <w:rPr>
          <w:rFonts w:ascii="Times New Roman" w:hAnsi="Times New Roman" w:cs="Times New Roman"/>
        </w:rPr>
        <w:t>Укажите, какие нормативные акты регулируют трудовые правоотношения</w:t>
      </w:r>
    </w:p>
    <w:p w:rsidR="00C90EEE" w:rsidRPr="00A015F3" w:rsidRDefault="00C90EEE" w:rsidP="00AF0037">
      <w:pPr>
        <w:pStyle w:val="NoSpacing"/>
        <w:numPr>
          <w:ilvl w:val="0"/>
          <w:numId w:val="8"/>
        </w:numPr>
        <w:rPr>
          <w:rFonts w:ascii="Times New Roman" w:hAnsi="Times New Roman" w:cs="Times New Roman"/>
          <w:color w:val="000000"/>
        </w:rPr>
      </w:pPr>
      <w:r w:rsidRPr="00A015F3">
        <w:rPr>
          <w:rFonts w:ascii="Times New Roman" w:hAnsi="Times New Roman" w:cs="Times New Roman"/>
          <w:color w:val="000000"/>
        </w:rPr>
        <w:t>Трудовой договор</w:t>
      </w:r>
    </w:p>
    <w:p w:rsidR="00C90EEE" w:rsidRPr="00AF0037" w:rsidRDefault="00C90EEE" w:rsidP="00AF0037">
      <w:pPr>
        <w:pStyle w:val="NoSpacing"/>
        <w:numPr>
          <w:ilvl w:val="0"/>
          <w:numId w:val="8"/>
        </w:numPr>
        <w:rPr>
          <w:rFonts w:ascii="Times New Roman" w:hAnsi="Times New Roman" w:cs="Times New Roman"/>
        </w:rPr>
      </w:pPr>
      <w:r w:rsidRPr="00A015F3">
        <w:rPr>
          <w:rFonts w:ascii="Times New Roman" w:hAnsi="Times New Roman" w:cs="Times New Roman"/>
          <w:color w:val="000000"/>
        </w:rPr>
        <w:t>Гражданский кодекс РФ</w:t>
      </w:r>
    </w:p>
    <w:p w:rsidR="00C90EEE" w:rsidRPr="00AF0037" w:rsidRDefault="00C90EEE" w:rsidP="00AF0037">
      <w:pPr>
        <w:pStyle w:val="NoSpacing"/>
        <w:numPr>
          <w:ilvl w:val="0"/>
          <w:numId w:val="8"/>
        </w:numPr>
        <w:rPr>
          <w:rFonts w:ascii="Times New Roman" w:hAnsi="Times New Roman" w:cs="Times New Roman"/>
        </w:rPr>
      </w:pPr>
      <w:r w:rsidRPr="00A015F3">
        <w:rPr>
          <w:rFonts w:ascii="Times New Roman" w:hAnsi="Times New Roman" w:cs="Times New Roman"/>
          <w:color w:val="000000"/>
        </w:rPr>
        <w:t>Конституция РФ</w:t>
      </w:r>
    </w:p>
    <w:p w:rsidR="00C90EEE" w:rsidRPr="00A015F3" w:rsidRDefault="00C90EEE" w:rsidP="00AF0037">
      <w:pPr>
        <w:pStyle w:val="NoSpacing"/>
        <w:numPr>
          <w:ilvl w:val="0"/>
          <w:numId w:val="8"/>
        </w:numPr>
        <w:rPr>
          <w:rFonts w:ascii="Times New Roman" w:hAnsi="Times New Roman" w:cs="Times New Roman"/>
          <w:color w:val="000000"/>
        </w:rPr>
      </w:pPr>
      <w:r w:rsidRPr="00A015F3">
        <w:rPr>
          <w:rFonts w:ascii="Times New Roman" w:hAnsi="Times New Roman" w:cs="Times New Roman"/>
          <w:color w:val="000000"/>
        </w:rPr>
        <w:t>Федеральный закон «Об основах охраны труда в Российской Федерации»</w:t>
      </w:r>
    </w:p>
    <w:p w:rsidR="00C90EEE" w:rsidRPr="00AF0037" w:rsidRDefault="00C90EEE" w:rsidP="00AF0037">
      <w:pPr>
        <w:pStyle w:val="NoSpacing"/>
        <w:numPr>
          <w:ilvl w:val="0"/>
          <w:numId w:val="8"/>
        </w:numPr>
        <w:rPr>
          <w:rFonts w:ascii="Times New Roman" w:hAnsi="Times New Roman" w:cs="Times New Roman"/>
        </w:rPr>
      </w:pPr>
      <w:r w:rsidRPr="00A015F3">
        <w:rPr>
          <w:rFonts w:ascii="Times New Roman" w:hAnsi="Times New Roman" w:cs="Times New Roman"/>
          <w:color w:val="000000"/>
        </w:rPr>
        <w:t>Кодекс об административных правонарушениях РФ</w:t>
      </w:r>
    </w:p>
    <w:p w:rsidR="00C90EEE" w:rsidRDefault="00C90EEE" w:rsidP="00AF0037">
      <w:pPr>
        <w:pStyle w:val="NoSpacing"/>
        <w:numPr>
          <w:ilvl w:val="0"/>
          <w:numId w:val="8"/>
        </w:numPr>
        <w:rPr>
          <w:rFonts w:ascii="Times New Roman" w:hAnsi="Times New Roman" w:cs="Times New Roman"/>
          <w:color w:val="000000"/>
        </w:rPr>
      </w:pPr>
      <w:r w:rsidRPr="00A015F3">
        <w:rPr>
          <w:rFonts w:ascii="Times New Roman" w:hAnsi="Times New Roman" w:cs="Times New Roman"/>
          <w:color w:val="000000"/>
        </w:rPr>
        <w:t>Федеральный закон «О занятости населения Российской Федерации»</w:t>
      </w:r>
    </w:p>
    <w:p w:rsidR="00C90EEE" w:rsidRDefault="00C90EEE" w:rsidP="00AF0037">
      <w:pPr>
        <w:pStyle w:val="NoSpacing"/>
        <w:numPr>
          <w:ilvl w:val="0"/>
          <w:numId w:val="8"/>
        </w:numPr>
        <w:rPr>
          <w:rFonts w:ascii="Times New Roman" w:hAnsi="Times New Roman" w:cs="Times New Roman"/>
          <w:color w:val="000000"/>
        </w:rPr>
      </w:pPr>
      <w:r w:rsidRPr="00A015F3">
        <w:rPr>
          <w:rFonts w:ascii="Times New Roman" w:hAnsi="Times New Roman" w:cs="Times New Roman"/>
          <w:color w:val="000000"/>
        </w:rPr>
        <w:t>Семейный кодекс РФ</w:t>
      </w:r>
    </w:p>
    <w:p w:rsidR="00C90EEE" w:rsidRPr="00AF0037" w:rsidRDefault="00C90EEE" w:rsidP="00AF0037">
      <w:pPr>
        <w:pStyle w:val="NoSpacing"/>
        <w:ind w:left="720"/>
        <w:rPr>
          <w:rFonts w:ascii="Times New Roman" w:hAnsi="Times New Roman" w:cs="Times New Roman"/>
          <w:color w:val="000000"/>
        </w:rPr>
      </w:pPr>
    </w:p>
    <w:p w:rsidR="00C90EEE" w:rsidRPr="004D589C" w:rsidRDefault="00C90EEE" w:rsidP="004D589C">
      <w:pPr>
        <w:pStyle w:val="NoSpacing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4D589C">
        <w:rPr>
          <w:rFonts w:ascii="Times New Roman" w:hAnsi="Times New Roman" w:cs="Times New Roman"/>
        </w:rPr>
        <w:t xml:space="preserve">7. Тема: </w:t>
      </w:r>
      <w:r w:rsidRPr="004D589C">
        <w:rPr>
          <w:rFonts w:ascii="Times New Roman" w:hAnsi="Times New Roman" w:cs="Times New Roman"/>
          <w:color w:val="000000"/>
          <w:lang w:eastAsia="en-US"/>
        </w:rPr>
        <w:t>Правоохранительные органы в Российской Федерации.</w:t>
      </w:r>
      <w:r>
        <w:rPr>
          <w:rFonts w:ascii="Times New Roman" w:hAnsi="Times New Roman" w:cs="Times New Roman"/>
          <w:i/>
          <w:iCs/>
        </w:rPr>
        <w:t>Р</w:t>
      </w:r>
      <w:r w:rsidRPr="004D589C">
        <w:rPr>
          <w:rFonts w:ascii="Times New Roman" w:hAnsi="Times New Roman" w:cs="Times New Roman"/>
          <w:i/>
          <w:iCs/>
        </w:rPr>
        <w:t>аспределение объектов по группам (заполнение таблицы).</w:t>
      </w:r>
    </w:p>
    <w:p w:rsidR="00C90EEE" w:rsidRDefault="00C90EEE" w:rsidP="0048046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1. </w:t>
      </w:r>
      <w:r w:rsidRPr="004D589C">
        <w:rPr>
          <w:rFonts w:ascii="Times New Roman" w:hAnsi="Times New Roman" w:cs="Times New Roman"/>
        </w:rPr>
        <w:t>Установите соответствие между задачами и органами, призванными защищать права человека</w:t>
      </w:r>
    </w:p>
    <w:p w:rsidR="00C90EEE" w:rsidRDefault="00C90EEE" w:rsidP="00480460">
      <w:pPr>
        <w:pStyle w:val="NoSpacing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9"/>
        <w:gridCol w:w="3399"/>
        <w:gridCol w:w="3399"/>
      </w:tblGrid>
      <w:tr w:rsidR="00C90EEE" w:rsidRPr="002A40DD">
        <w:tc>
          <w:tcPr>
            <w:tcW w:w="3399" w:type="dxa"/>
          </w:tcPr>
          <w:p w:rsidR="00C90EEE" w:rsidRPr="002A40DD" w:rsidRDefault="00C90EEE" w:rsidP="002A40DD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bookmarkStart w:id="3" w:name="_Hlk185279273"/>
            <w:r w:rsidRPr="002A40DD">
              <w:rPr>
                <w:rFonts w:ascii="Times New Roman" w:hAnsi="Times New Roman" w:cs="Times New Roman"/>
              </w:rPr>
              <w:t>Нотариат</w:t>
            </w:r>
          </w:p>
        </w:tc>
        <w:tc>
          <w:tcPr>
            <w:tcW w:w="3399" w:type="dxa"/>
          </w:tcPr>
          <w:p w:rsidR="00C90EEE" w:rsidRPr="002A40DD" w:rsidRDefault="00C90EEE" w:rsidP="002A40DD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Прокуратура</w:t>
            </w:r>
          </w:p>
        </w:tc>
        <w:tc>
          <w:tcPr>
            <w:tcW w:w="3399" w:type="dxa"/>
          </w:tcPr>
          <w:p w:rsidR="00C90EEE" w:rsidRPr="002A40DD" w:rsidRDefault="00C90EEE" w:rsidP="002A40DD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Полиция</w:t>
            </w:r>
          </w:p>
        </w:tc>
      </w:tr>
      <w:tr w:rsidR="00C90EEE" w:rsidRPr="002A40DD">
        <w:tc>
          <w:tcPr>
            <w:tcW w:w="3399" w:type="dxa"/>
          </w:tcPr>
          <w:p w:rsidR="00C90EEE" w:rsidRPr="002A40DD" w:rsidRDefault="00C90EEE" w:rsidP="004D589C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399" w:type="dxa"/>
          </w:tcPr>
          <w:p w:rsidR="00C90EEE" w:rsidRPr="002A40DD" w:rsidRDefault="00C90EEE" w:rsidP="004D589C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399" w:type="dxa"/>
          </w:tcPr>
          <w:p w:rsidR="00C90EEE" w:rsidRPr="002A40DD" w:rsidRDefault="00C90EEE" w:rsidP="004D589C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bookmarkEnd w:id="3"/>
    </w:tbl>
    <w:p w:rsidR="00C90EEE" w:rsidRPr="004D589C" w:rsidRDefault="00C90EEE" w:rsidP="004D589C">
      <w:pPr>
        <w:pStyle w:val="NoSpacing"/>
        <w:rPr>
          <w:rFonts w:ascii="Times New Roman" w:hAnsi="Times New Roman" w:cs="Times New Roman"/>
        </w:rPr>
      </w:pPr>
    </w:p>
    <w:p w:rsidR="00C90EEE" w:rsidRPr="004D589C" w:rsidRDefault="00C90EEE" w:rsidP="004D589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4D589C">
        <w:rPr>
          <w:rFonts w:ascii="Times New Roman" w:hAnsi="Times New Roman" w:cs="Times New Roman"/>
        </w:rPr>
        <w:t>Удостоверение верности копий документов</w:t>
      </w:r>
    </w:p>
    <w:p w:rsidR="00C90EEE" w:rsidRPr="004D589C" w:rsidRDefault="00C90EEE" w:rsidP="004D589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4D589C">
        <w:rPr>
          <w:rFonts w:ascii="Times New Roman" w:hAnsi="Times New Roman" w:cs="Times New Roman"/>
        </w:rPr>
        <w:t>Свидетельство подлинности подписи на документах</w:t>
      </w:r>
    </w:p>
    <w:p w:rsidR="00C90EEE" w:rsidRDefault="00C90EEE" w:rsidP="004D589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4D589C">
        <w:rPr>
          <w:rFonts w:ascii="Times New Roman" w:hAnsi="Times New Roman" w:cs="Times New Roman"/>
        </w:rPr>
        <w:t>Представление государственного обвинения в судебном разбирательстве</w:t>
      </w:r>
    </w:p>
    <w:p w:rsidR="00C90EEE" w:rsidRPr="004D589C" w:rsidRDefault="00C90EEE" w:rsidP="004D589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4D589C">
        <w:rPr>
          <w:rFonts w:ascii="Times New Roman" w:hAnsi="Times New Roman" w:cs="Times New Roman"/>
        </w:rPr>
        <w:t>Надзор над соблюдением законов</w:t>
      </w:r>
    </w:p>
    <w:p w:rsidR="00C90EEE" w:rsidRDefault="00C90EEE" w:rsidP="004D589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4D589C">
        <w:rPr>
          <w:rFonts w:ascii="Times New Roman" w:hAnsi="Times New Roman" w:cs="Times New Roman"/>
        </w:rPr>
        <w:t>Противодействие преступности, обеспечение общественной безопасности</w:t>
      </w:r>
    </w:p>
    <w:p w:rsidR="00C90EEE" w:rsidRDefault="00C90EEE" w:rsidP="004D589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9"/>
        <w:gridCol w:w="3399"/>
        <w:gridCol w:w="3399"/>
      </w:tblGrid>
      <w:tr w:rsidR="00C90EEE" w:rsidRPr="002A40DD">
        <w:tc>
          <w:tcPr>
            <w:tcW w:w="3399" w:type="dxa"/>
          </w:tcPr>
          <w:p w:rsidR="00C90EEE" w:rsidRPr="002A40DD" w:rsidRDefault="00C90EEE" w:rsidP="002A40DD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Нотариат</w:t>
            </w:r>
          </w:p>
        </w:tc>
        <w:tc>
          <w:tcPr>
            <w:tcW w:w="3399" w:type="dxa"/>
          </w:tcPr>
          <w:p w:rsidR="00C90EEE" w:rsidRPr="002A40DD" w:rsidRDefault="00C90EEE" w:rsidP="002A40DD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Прокуратура</w:t>
            </w:r>
          </w:p>
        </w:tc>
        <w:tc>
          <w:tcPr>
            <w:tcW w:w="3399" w:type="dxa"/>
          </w:tcPr>
          <w:p w:rsidR="00C90EEE" w:rsidRPr="002A40DD" w:rsidRDefault="00C90EEE" w:rsidP="002A40DD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Полиция</w:t>
            </w:r>
          </w:p>
        </w:tc>
      </w:tr>
      <w:tr w:rsidR="00C90EEE" w:rsidRPr="002A40DD">
        <w:tc>
          <w:tcPr>
            <w:tcW w:w="3399" w:type="dxa"/>
          </w:tcPr>
          <w:p w:rsidR="00C90EEE" w:rsidRPr="002A40DD" w:rsidRDefault="00C90EEE" w:rsidP="00480460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3399" w:type="dxa"/>
          </w:tcPr>
          <w:p w:rsidR="00C90EEE" w:rsidRPr="002A40DD" w:rsidRDefault="00C90EEE" w:rsidP="00480460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3399" w:type="dxa"/>
          </w:tcPr>
          <w:p w:rsidR="00C90EEE" w:rsidRPr="002A40DD" w:rsidRDefault="00C90EEE" w:rsidP="00480460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5</w:t>
            </w:r>
          </w:p>
        </w:tc>
      </w:tr>
    </w:tbl>
    <w:p w:rsidR="00C90EEE" w:rsidRDefault="00C90EEE" w:rsidP="004D589C">
      <w:pPr>
        <w:pStyle w:val="NoSpacing"/>
        <w:rPr>
          <w:rFonts w:ascii="Times New Roman" w:hAnsi="Times New Roman" w:cs="Times New Roman"/>
        </w:rPr>
      </w:pPr>
    </w:p>
    <w:p w:rsidR="00C90EEE" w:rsidRDefault="00C90EEE" w:rsidP="004D589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2. </w:t>
      </w:r>
      <w:r w:rsidRPr="004D589C">
        <w:rPr>
          <w:rFonts w:ascii="Times New Roman" w:hAnsi="Times New Roman" w:cs="Times New Roman"/>
        </w:rPr>
        <w:t>Выберите среди перечисленных негосударственный правоохранительный орган:</w:t>
      </w:r>
    </w:p>
    <w:p w:rsidR="00C90EEE" w:rsidRDefault="00C90EEE" w:rsidP="00480460">
      <w:pPr>
        <w:pStyle w:val="NoSpacing"/>
        <w:numPr>
          <w:ilvl w:val="0"/>
          <w:numId w:val="9"/>
        </w:numPr>
        <w:rPr>
          <w:rFonts w:ascii="Times New Roman" w:hAnsi="Times New Roman" w:cs="Times New Roman"/>
        </w:rPr>
      </w:pPr>
      <w:r w:rsidRPr="004D589C">
        <w:rPr>
          <w:rFonts w:ascii="Times New Roman" w:hAnsi="Times New Roman" w:cs="Times New Roman"/>
        </w:rPr>
        <w:t>МВД</w:t>
      </w:r>
    </w:p>
    <w:p w:rsidR="00C90EEE" w:rsidRDefault="00C90EEE" w:rsidP="00480460">
      <w:pPr>
        <w:pStyle w:val="NoSpacing"/>
        <w:numPr>
          <w:ilvl w:val="0"/>
          <w:numId w:val="9"/>
        </w:numPr>
        <w:rPr>
          <w:rFonts w:ascii="Times New Roman" w:hAnsi="Times New Roman" w:cs="Times New Roman"/>
        </w:rPr>
      </w:pPr>
      <w:r w:rsidRPr="004D589C">
        <w:rPr>
          <w:rFonts w:ascii="Times New Roman" w:hAnsi="Times New Roman" w:cs="Times New Roman"/>
        </w:rPr>
        <w:t>ФСБ</w:t>
      </w:r>
    </w:p>
    <w:p w:rsidR="00C90EEE" w:rsidRDefault="00C90EEE" w:rsidP="00480460">
      <w:pPr>
        <w:pStyle w:val="NoSpacing"/>
        <w:numPr>
          <w:ilvl w:val="0"/>
          <w:numId w:val="9"/>
        </w:numPr>
        <w:rPr>
          <w:rFonts w:ascii="Times New Roman" w:hAnsi="Times New Roman" w:cs="Times New Roman"/>
        </w:rPr>
      </w:pPr>
      <w:r w:rsidRPr="004D589C">
        <w:rPr>
          <w:rFonts w:ascii="Times New Roman" w:hAnsi="Times New Roman" w:cs="Times New Roman"/>
        </w:rPr>
        <w:t>Прокуратура</w:t>
      </w:r>
    </w:p>
    <w:p w:rsidR="00C90EEE" w:rsidRDefault="00C90EEE" w:rsidP="004D589C">
      <w:pPr>
        <w:pStyle w:val="NoSpacing"/>
        <w:numPr>
          <w:ilvl w:val="0"/>
          <w:numId w:val="9"/>
        </w:numPr>
        <w:rPr>
          <w:rFonts w:ascii="Times New Roman" w:hAnsi="Times New Roman" w:cs="Times New Roman"/>
        </w:rPr>
      </w:pPr>
      <w:r w:rsidRPr="004D589C">
        <w:rPr>
          <w:rFonts w:ascii="Times New Roman" w:hAnsi="Times New Roman" w:cs="Times New Roman"/>
        </w:rPr>
        <w:t>Адвокатура</w:t>
      </w:r>
    </w:p>
    <w:p w:rsidR="00C90EEE" w:rsidRPr="00480460" w:rsidRDefault="00C90EEE" w:rsidP="00480460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4</w:t>
      </w:r>
    </w:p>
    <w:p w:rsidR="00C90EEE" w:rsidRDefault="00C90EEE" w:rsidP="004D589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3. </w:t>
      </w:r>
      <w:r w:rsidRPr="004D589C">
        <w:rPr>
          <w:rFonts w:ascii="Times New Roman" w:hAnsi="Times New Roman" w:cs="Times New Roman"/>
        </w:rPr>
        <w:t>Вернувшись с курорта после отпуска, гражданин обнаружил, что его квартира ограблена. Ему следует обратиться с заявлением о краже в</w:t>
      </w:r>
    </w:p>
    <w:p w:rsidR="00C90EEE" w:rsidRDefault="00C90EEE" w:rsidP="00480460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4D589C">
        <w:rPr>
          <w:rFonts w:ascii="Times New Roman" w:hAnsi="Times New Roman" w:cs="Times New Roman"/>
        </w:rPr>
        <w:t>юридическую консультацию</w:t>
      </w:r>
    </w:p>
    <w:p w:rsidR="00C90EEE" w:rsidRDefault="00C90EEE" w:rsidP="00480460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4D589C">
        <w:rPr>
          <w:rFonts w:ascii="Times New Roman" w:hAnsi="Times New Roman" w:cs="Times New Roman"/>
        </w:rPr>
        <w:t>жилищно-коммунальные службы</w:t>
      </w:r>
    </w:p>
    <w:p w:rsidR="00C90EEE" w:rsidRDefault="00C90EEE" w:rsidP="00480460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4D589C">
        <w:rPr>
          <w:rFonts w:ascii="Times New Roman" w:hAnsi="Times New Roman" w:cs="Times New Roman"/>
        </w:rPr>
        <w:t>пункт охраны общественного порядка</w:t>
      </w:r>
    </w:p>
    <w:p w:rsidR="00C90EEE" w:rsidRPr="00480460" w:rsidRDefault="00C90EEE" w:rsidP="00480460">
      <w:pPr>
        <w:pStyle w:val="NoSpacing"/>
        <w:numPr>
          <w:ilvl w:val="0"/>
          <w:numId w:val="10"/>
        </w:numPr>
        <w:rPr>
          <w:rFonts w:ascii="Times New Roman" w:hAnsi="Times New Roman" w:cs="Times New Roman"/>
        </w:rPr>
      </w:pPr>
      <w:r w:rsidRPr="004D589C">
        <w:rPr>
          <w:rFonts w:ascii="Times New Roman" w:hAnsi="Times New Roman" w:cs="Times New Roman"/>
        </w:rPr>
        <w:t>отделение полиции</w:t>
      </w:r>
    </w:p>
    <w:p w:rsidR="00C90EEE" w:rsidRPr="00480460" w:rsidRDefault="00C90EEE" w:rsidP="00480460">
      <w:pPr>
        <w:pStyle w:val="NoSpacing"/>
        <w:rPr>
          <w:rFonts w:ascii="Times New Roman" w:hAnsi="Times New Roman" w:cs="Times New Roman"/>
        </w:rPr>
      </w:pPr>
      <w:r w:rsidRPr="00480460">
        <w:rPr>
          <w:rFonts w:ascii="Times New Roman" w:hAnsi="Times New Roman" w:cs="Times New Roman"/>
        </w:rPr>
        <w:t xml:space="preserve">  Ответ:</w:t>
      </w:r>
      <w:r>
        <w:rPr>
          <w:rFonts w:ascii="Times New Roman" w:hAnsi="Times New Roman" w:cs="Times New Roman"/>
        </w:rPr>
        <w:t xml:space="preserve"> 4</w:t>
      </w:r>
    </w:p>
    <w:p w:rsidR="00C90EEE" w:rsidRDefault="00C90EEE" w:rsidP="0048046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EE" w:rsidRDefault="00C90EEE" w:rsidP="0048046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EE" w:rsidRDefault="00C90EEE" w:rsidP="0048046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EE" w:rsidRDefault="00C90EEE" w:rsidP="0048046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EE" w:rsidRDefault="00C90EEE" w:rsidP="0048046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EE" w:rsidRDefault="00C90EEE" w:rsidP="0048046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EE" w:rsidRDefault="00C90EEE" w:rsidP="0048046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EE" w:rsidRDefault="00C90EEE" w:rsidP="0048046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EE" w:rsidRDefault="00C90EEE" w:rsidP="0048046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EE" w:rsidRDefault="00C90EEE" w:rsidP="0048046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EE" w:rsidRDefault="00C90EEE" w:rsidP="0048046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EE" w:rsidRDefault="00C90EEE" w:rsidP="0048046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EE" w:rsidRDefault="00C90EEE" w:rsidP="0048046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480460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C90EEE" w:rsidRPr="00480460" w:rsidRDefault="00C90EEE" w:rsidP="0048046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EE" w:rsidRPr="00B77A5C" w:rsidRDefault="00C90EEE" w:rsidP="00B77A5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A57815">
        <w:rPr>
          <w:rFonts w:ascii="Times New Roman" w:hAnsi="Times New Roman" w:cs="Times New Roman"/>
        </w:rPr>
        <w:t xml:space="preserve">Тема: </w:t>
      </w:r>
      <w:r w:rsidRPr="00A5781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Производство — источник экономических благ.</w:t>
      </w:r>
    </w:p>
    <w:p w:rsidR="00C90EEE" w:rsidRPr="00A57815" w:rsidRDefault="00C90EEE" w:rsidP="00A57815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1</w:t>
      </w:r>
      <w:r w:rsidRPr="00A57815">
        <w:rPr>
          <w:rFonts w:ascii="Times New Roman" w:hAnsi="Times New Roman" w:cs="Times New Roman"/>
          <w:i/>
          <w:iCs/>
        </w:rPr>
        <w:t>Установите соответствие между понятием и его определением</w:t>
      </w:r>
      <w:r w:rsidRPr="00A57815">
        <w:rPr>
          <w:rFonts w:ascii="Times New Roman" w:hAnsi="Times New Roman" w:cs="Times New Roman"/>
        </w:rPr>
        <w:t>: к каждой позиции, данной в первом столбце, подберите соответствующую позицию из второго столбца.</w:t>
      </w:r>
    </w:p>
    <w:p w:rsidR="00C90EEE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</w:p>
    <w:p w:rsidR="00C90EEE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</w:t>
      </w:r>
      <w:r w:rsidRPr="00A57815">
        <w:rPr>
          <w:rFonts w:ascii="Times New Roman" w:hAnsi="Times New Roman" w:cs="Times New Roman"/>
          <w:color w:val="000000"/>
        </w:rPr>
        <w:t xml:space="preserve">Разделение процесса производства на ряд отдельных операций, </w:t>
      </w:r>
      <w:r>
        <w:rPr>
          <w:rFonts w:ascii="Times New Roman" w:hAnsi="Times New Roman" w:cs="Times New Roman"/>
          <w:color w:val="000000"/>
        </w:rPr>
        <w:t xml:space="preserve">                   А.  </w:t>
      </w:r>
      <w:r w:rsidRPr="00A57815">
        <w:rPr>
          <w:rFonts w:ascii="Times New Roman" w:hAnsi="Times New Roman" w:cs="Times New Roman"/>
          <w:color w:val="000000"/>
        </w:rPr>
        <w:t>Производительность</w:t>
      </w:r>
    </w:p>
    <w:p w:rsidR="00C90EEE" w:rsidRPr="00A57815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  <w:r w:rsidRPr="00A57815">
        <w:rPr>
          <w:rFonts w:ascii="Times New Roman" w:hAnsi="Times New Roman" w:cs="Times New Roman"/>
          <w:color w:val="000000"/>
        </w:rPr>
        <w:t>этапов, выполняемых разными работниками</w:t>
      </w:r>
    </w:p>
    <w:p w:rsidR="00C90EEE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</w:p>
    <w:p w:rsidR="00C90EEE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</w:t>
      </w:r>
      <w:r w:rsidRPr="00A57815">
        <w:rPr>
          <w:rFonts w:ascii="Times New Roman" w:hAnsi="Times New Roman" w:cs="Times New Roman"/>
          <w:color w:val="000000"/>
        </w:rPr>
        <w:t xml:space="preserve">Сосредоточение деятельности на относительно узких направлениях, </w:t>
      </w:r>
      <w:r>
        <w:rPr>
          <w:rFonts w:ascii="Times New Roman" w:hAnsi="Times New Roman" w:cs="Times New Roman"/>
          <w:color w:val="000000"/>
        </w:rPr>
        <w:t xml:space="preserve">            Б.  </w:t>
      </w:r>
      <w:r w:rsidRPr="00A57815">
        <w:rPr>
          <w:rFonts w:ascii="Times New Roman" w:hAnsi="Times New Roman" w:cs="Times New Roman"/>
          <w:color w:val="000000"/>
        </w:rPr>
        <w:t>Специализация</w:t>
      </w:r>
    </w:p>
    <w:p w:rsidR="00C90EEE" w:rsidRPr="00A57815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  <w:r w:rsidRPr="00A57815">
        <w:rPr>
          <w:rFonts w:ascii="Times New Roman" w:hAnsi="Times New Roman" w:cs="Times New Roman"/>
          <w:color w:val="000000"/>
        </w:rPr>
        <w:t>производственных операциях или видах выпускаемой продукции</w:t>
      </w:r>
    </w:p>
    <w:p w:rsidR="00C90EEE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</w:p>
    <w:p w:rsidR="00C90EEE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 w:rsidRPr="00A57815">
        <w:rPr>
          <w:rFonts w:ascii="Times New Roman" w:hAnsi="Times New Roman" w:cs="Times New Roman"/>
          <w:color w:val="000000"/>
        </w:rPr>
        <w:t xml:space="preserve">Количество времени, затраченного на производство единицы </w:t>
      </w:r>
      <w:r>
        <w:rPr>
          <w:rFonts w:ascii="Times New Roman" w:hAnsi="Times New Roman" w:cs="Times New Roman"/>
          <w:color w:val="000000"/>
        </w:rPr>
        <w:t xml:space="preserve">                          В. </w:t>
      </w:r>
      <w:r w:rsidRPr="00A57815">
        <w:rPr>
          <w:rFonts w:ascii="Times New Roman" w:hAnsi="Times New Roman" w:cs="Times New Roman"/>
          <w:color w:val="000000"/>
        </w:rPr>
        <w:t>Разделение труда</w:t>
      </w:r>
    </w:p>
    <w:p w:rsidR="00C90EEE" w:rsidRPr="00A57815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  <w:r w:rsidRPr="00A57815">
        <w:rPr>
          <w:rFonts w:ascii="Times New Roman" w:hAnsi="Times New Roman" w:cs="Times New Roman"/>
          <w:color w:val="000000"/>
        </w:rPr>
        <w:t>продукции</w:t>
      </w:r>
    </w:p>
    <w:p w:rsidR="00C90EEE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</w:p>
    <w:p w:rsidR="00C90EEE" w:rsidRDefault="00C90EEE" w:rsidP="00B77A5C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4.</w:t>
      </w:r>
      <w:r w:rsidRPr="00A57815">
        <w:rPr>
          <w:rFonts w:ascii="Times New Roman" w:hAnsi="Times New Roman" w:cs="Times New Roman"/>
          <w:color w:val="000000"/>
        </w:rPr>
        <w:t>Количество товаров и услуг, произведенных на единицу</w:t>
      </w:r>
      <w:r>
        <w:rPr>
          <w:rFonts w:ascii="Times New Roman" w:hAnsi="Times New Roman" w:cs="Times New Roman"/>
          <w:color w:val="000000"/>
        </w:rPr>
        <w:t xml:space="preserve">                                     Г.  Трудоёмкость</w:t>
      </w:r>
    </w:p>
    <w:p w:rsidR="00C90EEE" w:rsidRDefault="00C90EEE" w:rsidP="00B77A5C">
      <w:pPr>
        <w:pStyle w:val="NoSpacing"/>
        <w:rPr>
          <w:rFonts w:ascii="Times New Roman" w:hAnsi="Times New Roman" w:cs="Times New Roman"/>
          <w:color w:val="000000"/>
        </w:rPr>
      </w:pPr>
      <w:r w:rsidRPr="00A57815">
        <w:rPr>
          <w:rFonts w:ascii="Times New Roman" w:hAnsi="Times New Roman" w:cs="Times New Roman"/>
          <w:color w:val="000000"/>
        </w:rPr>
        <w:t xml:space="preserve"> труда израсходованных производственных ресурсов</w:t>
      </w:r>
    </w:p>
    <w:p w:rsidR="00C90EEE" w:rsidRDefault="00C90EEE" w:rsidP="00B77A5C">
      <w:pPr>
        <w:pStyle w:val="NoSpacing"/>
        <w:rPr>
          <w:rFonts w:ascii="Times New Roman" w:hAnsi="Times New Roman" w:cs="Times New Roman"/>
          <w:color w:val="000000"/>
        </w:rPr>
      </w:pPr>
    </w:p>
    <w:p w:rsidR="00C90EEE" w:rsidRPr="00B77A5C" w:rsidRDefault="00C90EEE" w:rsidP="00B77A5C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Ответ: 1-В; 2-Б; 3-Г; 4-А</w:t>
      </w:r>
    </w:p>
    <w:p w:rsidR="00C90EEE" w:rsidRPr="00F815D0" w:rsidRDefault="00C90EEE" w:rsidP="00F815D0">
      <w:pPr>
        <w:pStyle w:val="NoSpacing"/>
        <w:rPr>
          <w:rFonts w:ascii="Times New Roman" w:hAnsi="Times New Roman" w:cs="Times New Roman"/>
        </w:rPr>
      </w:pPr>
    </w:p>
    <w:p w:rsidR="00C90EEE" w:rsidRDefault="00C90EEE" w:rsidP="00F815D0">
      <w:pPr>
        <w:pStyle w:val="NoSpacing"/>
        <w:rPr>
          <w:rFonts w:ascii="Times New Roman" w:hAnsi="Times New Roman" w:cs="Times New Roman"/>
          <w:color w:val="1D1D1B"/>
        </w:rPr>
      </w:pPr>
      <w:r>
        <w:rPr>
          <w:rFonts w:ascii="Times New Roman" w:hAnsi="Times New Roman" w:cs="Times New Roman"/>
          <w:color w:val="1D1D1B"/>
        </w:rPr>
        <w:t>2.</w:t>
      </w:r>
      <w:r w:rsidRPr="00F815D0">
        <w:rPr>
          <w:rFonts w:ascii="Times New Roman" w:hAnsi="Times New Roman" w:cs="Times New Roman"/>
          <w:color w:val="1D1D1B"/>
        </w:rPr>
        <w:t>Превышение выручки от продажи товаров над общей суммой затрат на их изготовление и реализацию – это</w:t>
      </w:r>
    </w:p>
    <w:p w:rsidR="00C90EEE" w:rsidRDefault="00C90EEE" w:rsidP="00F815D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D1D1B"/>
        </w:rPr>
        <w:t xml:space="preserve">1. </w:t>
      </w:r>
      <w:r w:rsidRPr="00F815D0">
        <w:rPr>
          <w:rFonts w:ascii="Times New Roman" w:hAnsi="Times New Roman" w:cs="Times New Roman"/>
        </w:rPr>
        <w:t>стоимость</w:t>
      </w:r>
    </w:p>
    <w:p w:rsidR="00C90EEE" w:rsidRDefault="00C90EEE" w:rsidP="00F815D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D1D1B"/>
        </w:rPr>
        <w:t xml:space="preserve">2. </w:t>
      </w:r>
      <w:r w:rsidRPr="00F815D0">
        <w:rPr>
          <w:rFonts w:ascii="Times New Roman" w:hAnsi="Times New Roman" w:cs="Times New Roman"/>
        </w:rPr>
        <w:t>себестоимость</w:t>
      </w:r>
    </w:p>
    <w:p w:rsidR="00C90EEE" w:rsidRDefault="00C90EEE" w:rsidP="00F815D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D1D1B"/>
        </w:rPr>
        <w:t xml:space="preserve">3. </w:t>
      </w:r>
      <w:r w:rsidRPr="00F815D0">
        <w:rPr>
          <w:rFonts w:ascii="Times New Roman" w:hAnsi="Times New Roman" w:cs="Times New Roman"/>
        </w:rPr>
        <w:t>прибыль</w:t>
      </w:r>
    </w:p>
    <w:p w:rsidR="00C90EEE" w:rsidRDefault="00C90EEE" w:rsidP="00F815D0">
      <w:pPr>
        <w:pStyle w:val="NoSpacing"/>
        <w:rPr>
          <w:rFonts w:ascii="Times New Roman" w:hAnsi="Times New Roman" w:cs="Times New Roman"/>
          <w:color w:val="1D1D1B"/>
        </w:rPr>
      </w:pPr>
      <w:r>
        <w:rPr>
          <w:rFonts w:ascii="Times New Roman" w:hAnsi="Times New Roman" w:cs="Times New Roman"/>
          <w:color w:val="1D1D1B"/>
        </w:rPr>
        <w:t xml:space="preserve">4. </w:t>
      </w:r>
      <w:r w:rsidRPr="00F815D0">
        <w:rPr>
          <w:rFonts w:ascii="Times New Roman" w:hAnsi="Times New Roman" w:cs="Times New Roman"/>
        </w:rPr>
        <w:t>убыток</w:t>
      </w:r>
    </w:p>
    <w:p w:rsidR="00C90EEE" w:rsidRDefault="00C90EEE" w:rsidP="00B77A5C">
      <w:pPr>
        <w:pStyle w:val="NoSpacing"/>
        <w:rPr>
          <w:rFonts w:ascii="Times New Roman" w:hAnsi="Times New Roman" w:cs="Times New Roman"/>
          <w:color w:val="1D1D1B"/>
        </w:rPr>
      </w:pPr>
      <w:r>
        <w:rPr>
          <w:rFonts w:ascii="Times New Roman" w:hAnsi="Times New Roman" w:cs="Times New Roman"/>
          <w:color w:val="1D1D1B"/>
        </w:rPr>
        <w:t>Ответ: 3</w:t>
      </w:r>
    </w:p>
    <w:p w:rsidR="00C90EEE" w:rsidRPr="00B77A5C" w:rsidRDefault="00C90EEE" w:rsidP="00B77A5C">
      <w:pPr>
        <w:pStyle w:val="NoSpacing"/>
        <w:ind w:left="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A57815">
        <w:rPr>
          <w:rFonts w:ascii="Times New Roman" w:hAnsi="Times New Roman" w:cs="Times New Roman"/>
        </w:rPr>
        <w:t>Какого типа производства не существует?</w:t>
      </w:r>
    </w:p>
    <w:p w:rsidR="00C90EEE" w:rsidRDefault="00C90EEE" w:rsidP="00B77A5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A57815">
        <w:rPr>
          <w:rFonts w:ascii="Times New Roman" w:hAnsi="Times New Roman" w:cs="Times New Roman"/>
        </w:rPr>
        <w:t>единичного</w:t>
      </w:r>
    </w:p>
    <w:p w:rsidR="00C90EEE" w:rsidRDefault="00C90EEE" w:rsidP="00B77A5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A57815">
        <w:rPr>
          <w:rFonts w:ascii="Times New Roman" w:hAnsi="Times New Roman" w:cs="Times New Roman"/>
        </w:rPr>
        <w:t>коллективного</w:t>
      </w:r>
    </w:p>
    <w:p w:rsidR="00C90EEE" w:rsidRDefault="00C90EEE" w:rsidP="00B77A5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A57815">
        <w:rPr>
          <w:rFonts w:ascii="Times New Roman" w:hAnsi="Times New Roman" w:cs="Times New Roman"/>
        </w:rPr>
        <w:t>серийного</w:t>
      </w:r>
    </w:p>
    <w:p w:rsidR="00C90EEE" w:rsidRDefault="00C90EEE" w:rsidP="00B77A5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A57815">
        <w:rPr>
          <w:rFonts w:ascii="Times New Roman" w:hAnsi="Times New Roman" w:cs="Times New Roman"/>
        </w:rPr>
        <w:t>поточного</w:t>
      </w:r>
    </w:p>
    <w:p w:rsidR="00C90EEE" w:rsidRPr="00F83305" w:rsidRDefault="00C90EEE" w:rsidP="00F83305">
      <w:r>
        <w:rPr>
          <w:rFonts w:ascii="Times New Roman" w:hAnsi="Times New Roman" w:cs="Times New Roman"/>
        </w:rPr>
        <w:t>Ответ: 2</w:t>
      </w:r>
    </w:p>
    <w:p w:rsidR="00C90EEE" w:rsidRPr="00A57815" w:rsidRDefault="00C90EEE" w:rsidP="00A57815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A57815">
        <w:rPr>
          <w:rFonts w:ascii="Times New Roman" w:hAnsi="Times New Roman" w:cs="Times New Roman"/>
        </w:rPr>
        <w:t>Установите соответствие между фактором производства и используемым ресурсом: к каждой позиции, данной в первом столбце, подберите соответствующую позицию из второго столбца.</w:t>
      </w:r>
    </w:p>
    <w:p w:rsidR="00C90EEE" w:rsidRPr="00C92BC1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</w:t>
      </w:r>
      <w:r w:rsidRPr="00A57815">
        <w:rPr>
          <w:rFonts w:ascii="Times New Roman" w:hAnsi="Times New Roman" w:cs="Times New Roman"/>
          <w:color w:val="000000"/>
        </w:rPr>
        <w:t>недра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А.  </w:t>
      </w:r>
      <w:r w:rsidRPr="00A57815">
        <w:rPr>
          <w:rFonts w:ascii="Times New Roman" w:hAnsi="Times New Roman" w:cs="Times New Roman"/>
          <w:color w:val="000000"/>
        </w:rPr>
        <w:t>земля</w:t>
      </w:r>
    </w:p>
    <w:p w:rsidR="00C90EEE" w:rsidRPr="00A57815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</w:t>
      </w:r>
      <w:r w:rsidRPr="00A57815">
        <w:rPr>
          <w:rFonts w:ascii="Times New Roman" w:hAnsi="Times New Roman" w:cs="Times New Roman"/>
          <w:color w:val="000000"/>
        </w:rPr>
        <w:t>животный мир природы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 Б.   </w:t>
      </w:r>
      <w:r w:rsidRPr="00A57815">
        <w:rPr>
          <w:rFonts w:ascii="Times New Roman" w:hAnsi="Times New Roman" w:cs="Times New Roman"/>
          <w:color w:val="000000"/>
        </w:rPr>
        <w:t>предпринимательские способности</w:t>
      </w:r>
    </w:p>
    <w:p w:rsidR="00C90EEE" w:rsidRPr="00A57815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 w:rsidRPr="00A57815">
        <w:rPr>
          <w:rFonts w:ascii="Times New Roman" w:hAnsi="Times New Roman" w:cs="Times New Roman"/>
          <w:color w:val="000000"/>
        </w:rPr>
        <w:t>способность к риску при организации дела</w:t>
      </w:r>
      <w:r>
        <w:rPr>
          <w:rFonts w:ascii="Times New Roman" w:hAnsi="Times New Roman" w:cs="Times New Roman"/>
          <w:color w:val="000000"/>
        </w:rPr>
        <w:t xml:space="preserve">                           В.   </w:t>
      </w:r>
      <w:r w:rsidRPr="00A57815">
        <w:rPr>
          <w:rFonts w:ascii="Times New Roman" w:hAnsi="Times New Roman" w:cs="Times New Roman"/>
          <w:color w:val="000000"/>
        </w:rPr>
        <w:t>труд</w:t>
      </w:r>
    </w:p>
    <w:p w:rsidR="00C90EEE" w:rsidRPr="00A57815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4.</w:t>
      </w:r>
      <w:r w:rsidRPr="00A57815">
        <w:rPr>
          <w:rFonts w:ascii="Times New Roman" w:hAnsi="Times New Roman" w:cs="Times New Roman"/>
          <w:color w:val="000000"/>
        </w:rPr>
        <w:t>квалификация работника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Г.   </w:t>
      </w:r>
      <w:r w:rsidRPr="00A57815">
        <w:rPr>
          <w:rFonts w:ascii="Times New Roman" w:hAnsi="Times New Roman" w:cs="Times New Roman"/>
          <w:color w:val="000000"/>
        </w:rPr>
        <w:t>капитал</w:t>
      </w:r>
    </w:p>
    <w:p w:rsidR="00C90EEE" w:rsidRPr="00A57815" w:rsidRDefault="00C90EEE" w:rsidP="00A57815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5.</w:t>
      </w:r>
      <w:r w:rsidRPr="00A57815">
        <w:rPr>
          <w:rFonts w:ascii="Times New Roman" w:hAnsi="Times New Roman" w:cs="Times New Roman"/>
          <w:color w:val="000000"/>
        </w:rPr>
        <w:t>здания</w:t>
      </w:r>
    </w:p>
    <w:p w:rsidR="00C90EEE" w:rsidRPr="00F83305" w:rsidRDefault="00C90EEE" w:rsidP="00F815D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Ответ:1-А; 2-А; 3-Б; 4-В; 5-Г</w:t>
      </w:r>
    </w:p>
    <w:p w:rsidR="00C90EEE" w:rsidRDefault="00C90EEE" w:rsidP="00F815D0">
      <w:pPr>
        <w:pStyle w:val="NoSpacing"/>
        <w:rPr>
          <w:rFonts w:ascii="Times New Roman" w:hAnsi="Times New Roman" w:cs="Times New Roman"/>
          <w:i/>
          <w:iCs/>
        </w:rPr>
      </w:pPr>
    </w:p>
    <w:p w:rsidR="00C90EEE" w:rsidRDefault="00C90EEE" w:rsidP="00F815D0">
      <w:pPr>
        <w:pStyle w:val="NoSpacing"/>
        <w:rPr>
          <w:rFonts w:ascii="Times New Roman" w:hAnsi="Times New Roman" w:cs="Times New Roman"/>
          <w:i/>
          <w:iCs/>
        </w:rPr>
      </w:pPr>
      <w:r w:rsidRPr="00F83305">
        <w:rPr>
          <w:rFonts w:ascii="Times New Roman" w:hAnsi="Times New Roman" w:cs="Times New Roman"/>
        </w:rPr>
        <w:t>2.Тема</w:t>
      </w:r>
      <w:r>
        <w:rPr>
          <w:rFonts w:ascii="Times New Roman" w:hAnsi="Times New Roman" w:cs="Times New Roman"/>
          <w:i/>
          <w:iCs/>
        </w:rPr>
        <w:t>:</w:t>
      </w:r>
      <w:r w:rsidRPr="00D04578">
        <w:rPr>
          <w:rFonts w:ascii="Times New Roman" w:hAnsi="Times New Roman" w:cs="Times New Roman"/>
          <w:color w:val="000000"/>
          <w:sz w:val="24"/>
          <w:szCs w:val="24"/>
        </w:rPr>
        <w:t>Рыночная экономика. Конкуренция. Многообразие рынков</w:t>
      </w:r>
    </w:p>
    <w:p w:rsidR="00C90EEE" w:rsidRPr="00F815D0" w:rsidRDefault="00C90EEE" w:rsidP="00F815D0">
      <w:pPr>
        <w:pStyle w:val="NoSpacing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Р</w:t>
      </w:r>
      <w:r w:rsidRPr="00F815D0">
        <w:rPr>
          <w:rFonts w:ascii="Times New Roman" w:hAnsi="Times New Roman" w:cs="Times New Roman"/>
          <w:i/>
          <w:iCs/>
        </w:rPr>
        <w:t>аспознавание объектов по вопросам.</w:t>
      </w:r>
    </w:p>
    <w:p w:rsidR="00C90EEE" w:rsidRDefault="00C90EEE" w:rsidP="00A7278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1. </w:t>
      </w:r>
      <w:r w:rsidRPr="00A72788">
        <w:rPr>
          <w:rFonts w:ascii="Times New Roman" w:hAnsi="Times New Roman" w:cs="Times New Roman"/>
        </w:rPr>
        <w:t>Какие из перечисленных условий необходимы для нормального функционирования рынка?</w:t>
      </w:r>
    </w:p>
    <w:p w:rsidR="00C90EEE" w:rsidRPr="00F83305" w:rsidRDefault="00C90EEE" w:rsidP="00F83305">
      <w:pPr>
        <w:pStyle w:val="NoSpacing"/>
        <w:numPr>
          <w:ilvl w:val="0"/>
          <w:numId w:val="12"/>
        </w:numPr>
        <w:rPr>
          <w:rFonts w:ascii="Times New Roman" w:hAnsi="Times New Roman" w:cs="Times New Roman"/>
        </w:rPr>
      </w:pPr>
      <w:r w:rsidRPr="00A72788">
        <w:rPr>
          <w:rFonts w:ascii="Times New Roman" w:hAnsi="Times New Roman" w:cs="Times New Roman"/>
          <w:color w:val="000000"/>
        </w:rPr>
        <w:t>Наличие конкуренции</w:t>
      </w:r>
    </w:p>
    <w:p w:rsidR="00C90EEE" w:rsidRPr="00F83305" w:rsidRDefault="00C90EEE" w:rsidP="00F83305">
      <w:pPr>
        <w:pStyle w:val="NoSpacing"/>
        <w:numPr>
          <w:ilvl w:val="0"/>
          <w:numId w:val="12"/>
        </w:numPr>
        <w:rPr>
          <w:rFonts w:ascii="Times New Roman" w:hAnsi="Times New Roman" w:cs="Times New Roman"/>
        </w:rPr>
      </w:pPr>
      <w:r w:rsidRPr="00A72788">
        <w:rPr>
          <w:rFonts w:ascii="Times New Roman" w:hAnsi="Times New Roman" w:cs="Times New Roman"/>
          <w:color w:val="000000"/>
        </w:rPr>
        <w:t>Жёсткий контроль государства за ценообразованием</w:t>
      </w:r>
    </w:p>
    <w:p w:rsidR="00C90EEE" w:rsidRPr="00F83305" w:rsidRDefault="00C90EEE" w:rsidP="00F83305">
      <w:pPr>
        <w:pStyle w:val="NoSpacing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Наличие частной собственности</w:t>
      </w:r>
    </w:p>
    <w:p w:rsidR="00C90EEE" w:rsidRPr="00F83305" w:rsidRDefault="00C90EEE" w:rsidP="00F83305">
      <w:pPr>
        <w:pStyle w:val="NoSpacing"/>
        <w:numPr>
          <w:ilvl w:val="0"/>
          <w:numId w:val="12"/>
        </w:numPr>
        <w:rPr>
          <w:rFonts w:ascii="Times New Roman" w:hAnsi="Times New Roman" w:cs="Times New Roman"/>
        </w:rPr>
      </w:pPr>
      <w:r w:rsidRPr="00A72788">
        <w:rPr>
          <w:rFonts w:ascii="Times New Roman" w:hAnsi="Times New Roman" w:cs="Times New Roman"/>
          <w:color w:val="000000"/>
        </w:rPr>
        <w:t>Свободное ценообразование</w:t>
      </w:r>
    </w:p>
    <w:p w:rsidR="00C90EEE" w:rsidRPr="00A72788" w:rsidRDefault="00C90EEE" w:rsidP="00F83305">
      <w:pPr>
        <w:pStyle w:val="NoSpacing"/>
        <w:numPr>
          <w:ilvl w:val="0"/>
          <w:numId w:val="12"/>
        </w:numPr>
        <w:rPr>
          <w:rFonts w:ascii="Times New Roman" w:hAnsi="Times New Roman" w:cs="Times New Roman"/>
        </w:rPr>
      </w:pPr>
      <w:r w:rsidRPr="00A72788">
        <w:rPr>
          <w:rFonts w:ascii="Times New Roman" w:hAnsi="Times New Roman" w:cs="Times New Roman"/>
          <w:color w:val="000000"/>
        </w:rPr>
        <w:t>Ограничение конкуренции производителей со стороны государства</w:t>
      </w:r>
    </w:p>
    <w:p w:rsidR="00C90EEE" w:rsidRPr="00A72788" w:rsidRDefault="00C90EEE" w:rsidP="00A72788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Ответ: 1,3,4</w:t>
      </w:r>
    </w:p>
    <w:p w:rsidR="00C90EEE" w:rsidRDefault="00C90EEE" w:rsidP="00A72788">
      <w:pPr>
        <w:pStyle w:val="NoSpacing"/>
        <w:rPr>
          <w:rFonts w:ascii="Times New Roman" w:hAnsi="Times New Roman" w:cs="Times New Roman"/>
        </w:rPr>
      </w:pPr>
      <w:r w:rsidRPr="00A72788">
        <w:rPr>
          <w:rFonts w:ascii="Times New Roman" w:hAnsi="Times New Roman" w:cs="Times New Roman"/>
        </w:rPr>
        <w:t>Задание</w:t>
      </w:r>
      <w:r>
        <w:rPr>
          <w:rFonts w:ascii="Times New Roman" w:hAnsi="Times New Roman" w:cs="Times New Roman"/>
        </w:rPr>
        <w:t xml:space="preserve"> 2.</w:t>
      </w:r>
      <w:r w:rsidRPr="00A72788">
        <w:rPr>
          <w:rFonts w:ascii="Times New Roman" w:hAnsi="Times New Roman" w:cs="Times New Roman"/>
        </w:rPr>
        <w:t xml:space="preserve"> В рыночной экономике, повышение цен обычно приводит…</w:t>
      </w:r>
    </w:p>
    <w:p w:rsidR="00C90EEE" w:rsidRDefault="00C90EEE" w:rsidP="00F83305">
      <w:pPr>
        <w:pStyle w:val="NoSpacing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A72788">
        <w:rPr>
          <w:rFonts w:ascii="Times New Roman" w:hAnsi="Times New Roman" w:cs="Times New Roman"/>
        </w:rPr>
        <w:t xml:space="preserve"> увеличению спроса</w:t>
      </w:r>
    </w:p>
    <w:p w:rsidR="00C90EEE" w:rsidRDefault="00C90EEE" w:rsidP="00F83305">
      <w:pPr>
        <w:pStyle w:val="NoSpacing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A72788">
        <w:rPr>
          <w:rFonts w:ascii="Times New Roman" w:hAnsi="Times New Roman" w:cs="Times New Roman"/>
        </w:rPr>
        <w:t>снижению спроса</w:t>
      </w:r>
    </w:p>
    <w:p w:rsidR="00C90EEE" w:rsidRDefault="00C90EEE" w:rsidP="00F83305">
      <w:pPr>
        <w:pStyle w:val="NoSpacing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A72788">
        <w:rPr>
          <w:rFonts w:ascii="Times New Roman" w:hAnsi="Times New Roman" w:cs="Times New Roman"/>
        </w:rPr>
        <w:t>установлению равновесной цены</w:t>
      </w:r>
    </w:p>
    <w:p w:rsidR="00C90EEE" w:rsidRDefault="00C90EEE" w:rsidP="00F83305">
      <w:pPr>
        <w:pStyle w:val="NoSpacing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A72788">
        <w:rPr>
          <w:rFonts w:ascii="Times New Roman" w:hAnsi="Times New Roman" w:cs="Times New Roman"/>
        </w:rPr>
        <w:t>нечестной конкуренции</w:t>
      </w:r>
    </w:p>
    <w:p w:rsidR="00C90EEE" w:rsidRPr="00A72788" w:rsidRDefault="00C90EEE" w:rsidP="00F83305">
      <w:pPr>
        <w:pStyle w:val="NoSpacing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2</w:t>
      </w:r>
    </w:p>
    <w:p w:rsidR="00C90EEE" w:rsidRDefault="00C90EEE" w:rsidP="00A72788">
      <w:pPr>
        <w:pStyle w:val="NoSpacing"/>
        <w:rPr>
          <w:rFonts w:ascii="Times New Roman" w:hAnsi="Times New Roman" w:cs="Times New Roman"/>
        </w:rPr>
      </w:pPr>
    </w:p>
    <w:p w:rsidR="00C90EEE" w:rsidRDefault="00C90EEE" w:rsidP="00A72788">
      <w:pPr>
        <w:pStyle w:val="NoSpacing"/>
        <w:rPr>
          <w:rFonts w:ascii="Times New Roman" w:hAnsi="Times New Roman" w:cs="Times New Roman"/>
        </w:rPr>
      </w:pPr>
    </w:p>
    <w:p w:rsidR="00C90EEE" w:rsidRPr="00A72788" w:rsidRDefault="00C90EEE" w:rsidP="00A72788">
      <w:pPr>
        <w:pStyle w:val="NoSpacing"/>
        <w:rPr>
          <w:rFonts w:ascii="Times New Roman" w:hAnsi="Times New Roman" w:cs="Times New Roman"/>
        </w:rPr>
      </w:pPr>
    </w:p>
    <w:p w:rsidR="00C90EEE" w:rsidRDefault="00C90EEE" w:rsidP="00A7278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3 </w:t>
      </w:r>
      <w:r w:rsidRPr="00A72788">
        <w:rPr>
          <w:rFonts w:ascii="Times New Roman" w:hAnsi="Times New Roman" w:cs="Times New Roman"/>
        </w:rPr>
        <w:t>Укажите неверный признак рыночной экономики.</w:t>
      </w:r>
    </w:p>
    <w:p w:rsidR="00C90EEE" w:rsidRDefault="00C90EEE" w:rsidP="00F83305">
      <w:pPr>
        <w:pStyle w:val="NoSpacing"/>
        <w:numPr>
          <w:ilvl w:val="0"/>
          <w:numId w:val="14"/>
        </w:numPr>
        <w:rPr>
          <w:rFonts w:ascii="Times New Roman" w:hAnsi="Times New Roman" w:cs="Times New Roman"/>
        </w:rPr>
      </w:pPr>
      <w:r w:rsidRPr="00A72788">
        <w:rPr>
          <w:rFonts w:ascii="Times New Roman" w:hAnsi="Times New Roman" w:cs="Times New Roman"/>
        </w:rPr>
        <w:t>Большую роль играет конкуренция</w:t>
      </w:r>
    </w:p>
    <w:p w:rsidR="00C90EEE" w:rsidRDefault="00C90EEE" w:rsidP="00F83305">
      <w:pPr>
        <w:pStyle w:val="NoSpacing"/>
        <w:numPr>
          <w:ilvl w:val="0"/>
          <w:numId w:val="14"/>
        </w:numPr>
        <w:rPr>
          <w:rFonts w:ascii="Times New Roman" w:hAnsi="Times New Roman" w:cs="Times New Roman"/>
        </w:rPr>
      </w:pPr>
      <w:r w:rsidRPr="00A72788">
        <w:rPr>
          <w:rFonts w:ascii="Times New Roman" w:hAnsi="Times New Roman" w:cs="Times New Roman"/>
        </w:rPr>
        <w:t>Государство определяет ставки по налогообложению</w:t>
      </w:r>
    </w:p>
    <w:p w:rsidR="00C90EEE" w:rsidRDefault="00C90EEE" w:rsidP="00F83305">
      <w:pPr>
        <w:pStyle w:val="NoSpacing"/>
        <w:numPr>
          <w:ilvl w:val="0"/>
          <w:numId w:val="14"/>
        </w:numPr>
        <w:rPr>
          <w:rFonts w:ascii="Times New Roman" w:hAnsi="Times New Roman" w:cs="Times New Roman"/>
        </w:rPr>
      </w:pPr>
      <w:r w:rsidRPr="00A72788">
        <w:rPr>
          <w:rFonts w:ascii="Times New Roman" w:hAnsi="Times New Roman" w:cs="Times New Roman"/>
        </w:rPr>
        <w:t>Государство назначает цены</w:t>
      </w:r>
    </w:p>
    <w:p w:rsidR="00C90EEE" w:rsidRDefault="00C90EEE" w:rsidP="00F83305">
      <w:pPr>
        <w:pStyle w:val="NoSpacing"/>
        <w:numPr>
          <w:ilvl w:val="0"/>
          <w:numId w:val="14"/>
        </w:numPr>
        <w:rPr>
          <w:rFonts w:ascii="Times New Roman" w:hAnsi="Times New Roman" w:cs="Times New Roman"/>
        </w:rPr>
      </w:pPr>
      <w:r w:rsidRPr="00A72788">
        <w:rPr>
          <w:rFonts w:ascii="Times New Roman" w:hAnsi="Times New Roman" w:cs="Times New Roman"/>
        </w:rPr>
        <w:t>Основной является частная собственность</w:t>
      </w:r>
    </w:p>
    <w:p w:rsidR="00C90EEE" w:rsidRDefault="00C90EEE" w:rsidP="0023307D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3</w:t>
      </w:r>
    </w:p>
    <w:p w:rsidR="00C90EEE" w:rsidRPr="0023307D" w:rsidRDefault="00C90EEE" w:rsidP="0023307D">
      <w:pPr>
        <w:pStyle w:val="NoSpacing"/>
        <w:rPr>
          <w:rFonts w:ascii="Times New Roman" w:hAnsi="Times New Roman" w:cs="Times New Roman"/>
        </w:rPr>
      </w:pPr>
    </w:p>
    <w:p w:rsidR="00C90EEE" w:rsidRPr="005D72B4" w:rsidRDefault="00C90EEE" w:rsidP="005871F9">
      <w:pPr>
        <w:pStyle w:val="NoSpacing"/>
        <w:rPr>
          <w:rFonts w:ascii="Times New Roman" w:hAnsi="Times New Roman" w:cs="Times New Roman"/>
          <w:i/>
          <w:iCs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3.Тема </w:t>
      </w:r>
      <w:r w:rsidRPr="00602AFC">
        <w:rPr>
          <w:rFonts w:ascii="Times New Roman" w:hAnsi="Times New Roman" w:cs="Times New Roman"/>
          <w:color w:val="000000"/>
          <w:sz w:val="24"/>
          <w:szCs w:val="24"/>
        </w:rPr>
        <w:t>Налоги. Государственный бюджет</w:t>
      </w:r>
      <w:r w:rsidRPr="005D72B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5D72B4">
        <w:rPr>
          <w:rFonts w:ascii="Times New Roman" w:hAnsi="Times New Roman" w:cs="Times New Roman"/>
          <w:i/>
          <w:iCs/>
        </w:rPr>
        <w:t>Верны ли следующие суждения</w:t>
      </w:r>
    </w:p>
    <w:p w:rsidR="00C90EEE" w:rsidRPr="005D72B4" w:rsidRDefault="00C90EEE" w:rsidP="005D72B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1. </w:t>
      </w:r>
      <w:bookmarkStart w:id="4" w:name="_Hlk184674559"/>
      <w:r w:rsidRPr="005D72B4">
        <w:rPr>
          <w:rFonts w:ascii="Times New Roman" w:hAnsi="Times New Roman" w:cs="Times New Roman"/>
        </w:rPr>
        <w:t xml:space="preserve">Верны ли следующие суждения </w:t>
      </w:r>
      <w:bookmarkEnd w:id="4"/>
      <w:r w:rsidRPr="005D72B4">
        <w:rPr>
          <w:rFonts w:ascii="Times New Roman" w:hAnsi="Times New Roman" w:cs="Times New Roman"/>
        </w:rPr>
        <w:t>о налогах?</w:t>
      </w:r>
    </w:p>
    <w:p w:rsidR="00C90EEE" w:rsidRPr="005D72B4" w:rsidRDefault="00C90EEE" w:rsidP="005D72B4">
      <w:pPr>
        <w:pStyle w:val="NoSpacing"/>
        <w:rPr>
          <w:rFonts w:ascii="Times New Roman" w:hAnsi="Times New Roman" w:cs="Times New Roman"/>
        </w:rPr>
      </w:pPr>
      <w:r w:rsidRPr="005D72B4">
        <w:rPr>
          <w:rFonts w:ascii="Times New Roman" w:hAnsi="Times New Roman" w:cs="Times New Roman"/>
        </w:rPr>
        <w:t>А. Прямые налоги представляют собой обязательные платежи в казну с доходов и имущества граждан и предприятий.</w:t>
      </w:r>
    </w:p>
    <w:p w:rsidR="00C90EEE" w:rsidRDefault="00C90EEE" w:rsidP="005D72B4">
      <w:pPr>
        <w:pStyle w:val="NoSpacing"/>
        <w:rPr>
          <w:rFonts w:ascii="Times New Roman" w:hAnsi="Times New Roman" w:cs="Times New Roman"/>
        </w:rPr>
      </w:pPr>
      <w:r w:rsidRPr="005D72B4">
        <w:rPr>
          <w:rFonts w:ascii="Times New Roman" w:hAnsi="Times New Roman" w:cs="Times New Roman"/>
        </w:rPr>
        <w:t>Б. Косвенные налоги взимаются в казну только в случае превышения доходов граждан и фирм над расходами.</w:t>
      </w:r>
    </w:p>
    <w:p w:rsidR="00C90EEE" w:rsidRDefault="00C90EEE" w:rsidP="005D72B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5D72B4">
        <w:rPr>
          <w:rFonts w:ascii="Times New Roman" w:hAnsi="Times New Roman" w:cs="Times New Roman"/>
        </w:rPr>
        <w:t>Верно только А</w:t>
      </w:r>
    </w:p>
    <w:p w:rsidR="00C90EEE" w:rsidRDefault="00C90EEE" w:rsidP="005D72B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5D72B4">
        <w:rPr>
          <w:rFonts w:ascii="Times New Roman" w:hAnsi="Times New Roman" w:cs="Times New Roman"/>
        </w:rPr>
        <w:t>Верно только Б</w:t>
      </w:r>
    </w:p>
    <w:p w:rsidR="00C90EEE" w:rsidRDefault="00C90EEE" w:rsidP="005D72B4">
      <w:pPr>
        <w:pStyle w:val="NoSpacing"/>
        <w:rPr>
          <w:rFonts w:ascii="Times New Roman" w:hAnsi="Times New Roman" w:cs="Times New Roman"/>
        </w:rPr>
      </w:pPr>
    </w:p>
    <w:p w:rsidR="00C90EEE" w:rsidRDefault="00C90EEE" w:rsidP="0023307D">
      <w:pPr>
        <w:pStyle w:val="NoSpacing"/>
        <w:numPr>
          <w:ilvl w:val="0"/>
          <w:numId w:val="16"/>
        </w:numPr>
        <w:rPr>
          <w:rFonts w:ascii="Times New Roman" w:hAnsi="Times New Roman" w:cs="Times New Roman"/>
        </w:rPr>
      </w:pPr>
      <w:r w:rsidRPr="005D72B4">
        <w:rPr>
          <w:rFonts w:ascii="Times New Roman" w:hAnsi="Times New Roman" w:cs="Times New Roman"/>
        </w:rPr>
        <w:t>Верны оба суждения</w:t>
      </w:r>
    </w:p>
    <w:p w:rsidR="00C90EEE" w:rsidRDefault="00C90EEE" w:rsidP="0023307D">
      <w:pPr>
        <w:pStyle w:val="NoSpacing"/>
        <w:numPr>
          <w:ilvl w:val="0"/>
          <w:numId w:val="16"/>
        </w:numPr>
        <w:rPr>
          <w:rFonts w:ascii="Times New Roman" w:hAnsi="Times New Roman" w:cs="Times New Roman"/>
        </w:rPr>
      </w:pPr>
      <w:r w:rsidRPr="005D72B4">
        <w:rPr>
          <w:rFonts w:ascii="Times New Roman" w:hAnsi="Times New Roman" w:cs="Times New Roman"/>
        </w:rPr>
        <w:t>Оба суждения неверны</w:t>
      </w:r>
    </w:p>
    <w:p w:rsidR="00C90EEE" w:rsidRDefault="00C90EEE" w:rsidP="0023307D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1</w:t>
      </w:r>
    </w:p>
    <w:p w:rsidR="00C90EEE" w:rsidRDefault="00C90EEE" w:rsidP="005871F9">
      <w:pPr>
        <w:pStyle w:val="NoSpacing"/>
        <w:rPr>
          <w:rFonts w:ascii="Times New Roman" w:hAnsi="Times New Roman" w:cs="Times New Roman"/>
        </w:rPr>
      </w:pPr>
    </w:p>
    <w:p w:rsidR="00C90EEE" w:rsidRPr="005871F9" w:rsidRDefault="00C90EEE" w:rsidP="005871F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2.</w:t>
      </w:r>
      <w:r w:rsidRPr="005871F9">
        <w:rPr>
          <w:rFonts w:ascii="Times New Roman" w:hAnsi="Times New Roman" w:cs="Times New Roman"/>
        </w:rPr>
        <w:t>Заполните пропуски в тексте.</w:t>
      </w:r>
    </w:p>
    <w:p w:rsidR="00C90EEE" w:rsidRPr="005871F9" w:rsidRDefault="00C90EEE" w:rsidP="005871F9">
      <w:pPr>
        <w:pStyle w:val="NoSpacing"/>
        <w:rPr>
          <w:rFonts w:ascii="Times New Roman" w:hAnsi="Times New Roman" w:cs="Times New Roman"/>
        </w:rPr>
      </w:pPr>
      <w:r w:rsidRPr="005871F9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_________</w:t>
      </w:r>
      <w:r w:rsidRPr="005871F9">
        <w:rPr>
          <w:rFonts w:ascii="Times New Roman" w:hAnsi="Times New Roman" w:cs="Times New Roman"/>
        </w:rPr>
        <w:t>взимаются с доходов и имуществ непосредственно с лиц, обязанных их выплачивать.</w:t>
      </w:r>
    </w:p>
    <w:p w:rsidR="00C90EEE" w:rsidRPr="005871F9" w:rsidRDefault="00C90EEE" w:rsidP="005871F9">
      <w:pPr>
        <w:pStyle w:val="NoSpacing"/>
        <w:rPr>
          <w:rFonts w:ascii="Times New Roman" w:hAnsi="Times New Roman" w:cs="Times New Roman"/>
        </w:rPr>
      </w:pPr>
      <w:r w:rsidRPr="005871F9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_________-</w:t>
      </w:r>
      <w:r w:rsidRPr="005871F9">
        <w:rPr>
          <w:rFonts w:ascii="Times New Roman" w:hAnsi="Times New Roman" w:cs="Times New Roman"/>
        </w:rPr>
        <w:t xml:space="preserve"> это налоги на товары или виды деятельности.</w:t>
      </w:r>
    </w:p>
    <w:p w:rsidR="00C90EEE" w:rsidRPr="005871F9" w:rsidRDefault="00C90EEE" w:rsidP="005871F9">
      <w:pPr>
        <w:pStyle w:val="NoSpacing"/>
        <w:rPr>
          <w:rFonts w:ascii="Times New Roman" w:hAnsi="Times New Roman" w:cs="Times New Roman"/>
        </w:rPr>
      </w:pPr>
      <w:r w:rsidRPr="005871F9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__________</w:t>
      </w:r>
      <w:r w:rsidRPr="005871F9">
        <w:rPr>
          <w:rFonts w:ascii="Times New Roman" w:hAnsi="Times New Roman" w:cs="Times New Roman"/>
        </w:rPr>
        <w:t>выделяются на содержание государственных учреждений, а также на государственные закупки товаров и услуг.</w:t>
      </w:r>
    </w:p>
    <w:p w:rsidR="00C90EEE" w:rsidRPr="005871F9" w:rsidRDefault="00C90EEE" w:rsidP="005871F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5871F9">
        <w:rPr>
          <w:rFonts w:ascii="Times New Roman" w:hAnsi="Times New Roman" w:cs="Times New Roman"/>
        </w:rPr>
        <w:t>прямые налоги</w:t>
      </w:r>
    </w:p>
    <w:p w:rsidR="00C90EEE" w:rsidRPr="005871F9" w:rsidRDefault="00C90EEE" w:rsidP="005871F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5871F9">
        <w:rPr>
          <w:rFonts w:ascii="Times New Roman" w:hAnsi="Times New Roman" w:cs="Times New Roman"/>
        </w:rPr>
        <w:t>косвенные налоги</w:t>
      </w:r>
    </w:p>
    <w:p w:rsidR="00C90EEE" w:rsidRDefault="00C90EEE" w:rsidP="005871F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5871F9">
        <w:rPr>
          <w:rFonts w:ascii="Times New Roman" w:hAnsi="Times New Roman" w:cs="Times New Roman"/>
        </w:rPr>
        <w:t>расходы</w:t>
      </w:r>
    </w:p>
    <w:p w:rsidR="00C90EEE" w:rsidRPr="005871F9" w:rsidRDefault="00C90EEE" w:rsidP="005871F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1, 2, 3</w:t>
      </w:r>
    </w:p>
    <w:p w:rsidR="00C90EEE" w:rsidRDefault="00C90EEE" w:rsidP="005D72B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3. </w:t>
      </w:r>
      <w:r w:rsidRPr="005D72B4">
        <w:rPr>
          <w:rFonts w:ascii="Times New Roman" w:hAnsi="Times New Roman" w:cs="Times New Roman"/>
        </w:rPr>
        <w:t>Налоги в Российской Федерации устанавливаются…</w:t>
      </w:r>
    </w:p>
    <w:p w:rsidR="00C90EEE" w:rsidRDefault="00C90EEE" w:rsidP="00252E89">
      <w:pPr>
        <w:pStyle w:val="NoSpacing"/>
        <w:numPr>
          <w:ilvl w:val="0"/>
          <w:numId w:val="17"/>
        </w:numPr>
        <w:rPr>
          <w:rFonts w:ascii="Times New Roman" w:hAnsi="Times New Roman" w:cs="Times New Roman"/>
        </w:rPr>
      </w:pPr>
      <w:r w:rsidRPr="005D72B4">
        <w:rPr>
          <w:rFonts w:ascii="Times New Roman" w:hAnsi="Times New Roman" w:cs="Times New Roman"/>
        </w:rPr>
        <w:t>Государством</w:t>
      </w:r>
    </w:p>
    <w:p w:rsidR="00C90EEE" w:rsidRDefault="00C90EEE" w:rsidP="00252E89">
      <w:pPr>
        <w:pStyle w:val="NoSpacing"/>
        <w:numPr>
          <w:ilvl w:val="0"/>
          <w:numId w:val="17"/>
        </w:numPr>
        <w:rPr>
          <w:rFonts w:ascii="Times New Roman" w:hAnsi="Times New Roman" w:cs="Times New Roman"/>
        </w:rPr>
      </w:pPr>
      <w:r w:rsidRPr="005D72B4">
        <w:rPr>
          <w:rFonts w:ascii="Times New Roman" w:hAnsi="Times New Roman" w:cs="Times New Roman"/>
        </w:rPr>
        <w:t>Общим голосованием населения</w:t>
      </w:r>
    </w:p>
    <w:p w:rsidR="00C90EEE" w:rsidRDefault="00C90EEE" w:rsidP="00252E89">
      <w:pPr>
        <w:pStyle w:val="NoSpacing"/>
        <w:numPr>
          <w:ilvl w:val="0"/>
          <w:numId w:val="17"/>
        </w:numPr>
        <w:rPr>
          <w:rFonts w:ascii="Times New Roman" w:hAnsi="Times New Roman" w:cs="Times New Roman"/>
        </w:rPr>
      </w:pPr>
      <w:r w:rsidRPr="005D72B4">
        <w:rPr>
          <w:rFonts w:ascii="Times New Roman" w:hAnsi="Times New Roman" w:cs="Times New Roman"/>
        </w:rPr>
        <w:t>Политическими партиями</w:t>
      </w:r>
    </w:p>
    <w:p w:rsidR="00C90EEE" w:rsidRDefault="00C90EEE" w:rsidP="00252E89">
      <w:pPr>
        <w:pStyle w:val="NoSpacing"/>
        <w:numPr>
          <w:ilvl w:val="0"/>
          <w:numId w:val="17"/>
        </w:numPr>
        <w:rPr>
          <w:rFonts w:ascii="Times New Roman" w:hAnsi="Times New Roman" w:cs="Times New Roman"/>
        </w:rPr>
      </w:pPr>
      <w:r w:rsidRPr="005D72B4">
        <w:rPr>
          <w:rFonts w:ascii="Times New Roman" w:hAnsi="Times New Roman" w:cs="Times New Roman"/>
        </w:rPr>
        <w:t>Центральным банком РФ</w:t>
      </w:r>
    </w:p>
    <w:p w:rsidR="00C90EEE" w:rsidRDefault="00C90EEE" w:rsidP="005871F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1</w:t>
      </w:r>
    </w:p>
    <w:p w:rsidR="00C90EEE" w:rsidRDefault="00C90EEE" w:rsidP="005871F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4.</w:t>
      </w:r>
      <w:r w:rsidRPr="005871F9">
        <w:rPr>
          <w:rFonts w:ascii="Times New Roman" w:hAnsi="Times New Roman" w:cs="Times New Roman"/>
        </w:rPr>
        <w:t>Обязательные, преимущественно невозвратные платежи в пользу государства, осуществляемые плательщиками в определенном законном порядке, обозначают понятием…</w:t>
      </w:r>
    </w:p>
    <w:p w:rsidR="00C90EEE" w:rsidRDefault="00C90EEE" w:rsidP="00252E89">
      <w:pPr>
        <w:pStyle w:val="NoSpacing"/>
        <w:numPr>
          <w:ilvl w:val="0"/>
          <w:numId w:val="18"/>
        </w:numPr>
        <w:rPr>
          <w:rFonts w:ascii="Times New Roman" w:hAnsi="Times New Roman" w:cs="Times New Roman"/>
        </w:rPr>
      </w:pPr>
      <w:r w:rsidRPr="005871F9">
        <w:rPr>
          <w:rFonts w:ascii="Times New Roman" w:hAnsi="Times New Roman" w:cs="Times New Roman"/>
        </w:rPr>
        <w:t>Тарифы</w:t>
      </w:r>
    </w:p>
    <w:p w:rsidR="00C90EEE" w:rsidRDefault="00C90EEE" w:rsidP="00252E89">
      <w:pPr>
        <w:pStyle w:val="NoSpacing"/>
        <w:numPr>
          <w:ilvl w:val="0"/>
          <w:numId w:val="18"/>
        </w:numPr>
        <w:rPr>
          <w:rFonts w:ascii="Times New Roman" w:hAnsi="Times New Roman" w:cs="Times New Roman"/>
        </w:rPr>
      </w:pPr>
      <w:r w:rsidRPr="005871F9">
        <w:rPr>
          <w:rFonts w:ascii="Times New Roman" w:hAnsi="Times New Roman" w:cs="Times New Roman"/>
        </w:rPr>
        <w:t>Расходы</w:t>
      </w:r>
    </w:p>
    <w:p w:rsidR="00C90EEE" w:rsidRDefault="00C90EEE" w:rsidP="00252E89">
      <w:pPr>
        <w:pStyle w:val="NoSpacing"/>
        <w:numPr>
          <w:ilvl w:val="0"/>
          <w:numId w:val="18"/>
        </w:numPr>
        <w:rPr>
          <w:rFonts w:ascii="Times New Roman" w:hAnsi="Times New Roman" w:cs="Times New Roman"/>
        </w:rPr>
      </w:pPr>
      <w:r w:rsidRPr="005871F9">
        <w:rPr>
          <w:rFonts w:ascii="Times New Roman" w:hAnsi="Times New Roman" w:cs="Times New Roman"/>
        </w:rPr>
        <w:t>Налоги</w:t>
      </w:r>
    </w:p>
    <w:p w:rsidR="00C90EEE" w:rsidRDefault="00C90EEE" w:rsidP="00252E89">
      <w:pPr>
        <w:pStyle w:val="NoSpacing"/>
        <w:numPr>
          <w:ilvl w:val="0"/>
          <w:numId w:val="18"/>
        </w:numPr>
        <w:rPr>
          <w:rFonts w:ascii="Times New Roman" w:hAnsi="Times New Roman" w:cs="Times New Roman"/>
        </w:rPr>
      </w:pPr>
      <w:r w:rsidRPr="005871F9">
        <w:rPr>
          <w:rFonts w:ascii="Times New Roman" w:hAnsi="Times New Roman" w:cs="Times New Roman"/>
        </w:rPr>
        <w:t>Проценты</w:t>
      </w:r>
    </w:p>
    <w:p w:rsidR="00C90EEE" w:rsidRPr="00252E89" w:rsidRDefault="00C90EEE" w:rsidP="00252E8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3</w:t>
      </w:r>
    </w:p>
    <w:p w:rsidR="00C90EEE" w:rsidRPr="000535B8" w:rsidRDefault="00C90EEE" w:rsidP="000535B8">
      <w:pPr>
        <w:pStyle w:val="NoSpacing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>
        <w:t xml:space="preserve">4.Тема: </w:t>
      </w:r>
      <w:r w:rsidRPr="00164F5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Банковские услуги.</w:t>
      </w:r>
      <w:r>
        <w:rPr>
          <w:rFonts w:ascii="Times New Roman" w:hAnsi="Times New Roman" w:cs="Times New Roman"/>
          <w:i/>
          <w:iCs/>
        </w:rPr>
        <w:t>В</w:t>
      </w:r>
      <w:r w:rsidRPr="000535B8">
        <w:rPr>
          <w:rFonts w:ascii="Times New Roman" w:hAnsi="Times New Roman" w:cs="Times New Roman"/>
          <w:i/>
          <w:iCs/>
        </w:rPr>
        <w:t>ыбор верных примеров из предложенных</w:t>
      </w:r>
      <w:r>
        <w:rPr>
          <w:rFonts w:ascii="Times New Roman" w:hAnsi="Times New Roman" w:cs="Times New Roman"/>
          <w:i/>
          <w:iCs/>
        </w:rPr>
        <w:t xml:space="preserve"> в заданиях.</w:t>
      </w:r>
    </w:p>
    <w:p w:rsidR="00C90EEE" w:rsidRDefault="00C90EEE" w:rsidP="00164F56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1. </w:t>
      </w:r>
      <w:r w:rsidRPr="00164F56">
        <w:rPr>
          <w:rFonts w:ascii="Times New Roman" w:hAnsi="Times New Roman" w:cs="Times New Roman"/>
        </w:rPr>
        <w:t>Инвестированием называют</w:t>
      </w:r>
    </w:p>
    <w:p w:rsidR="00C90EEE" w:rsidRDefault="00C90EEE" w:rsidP="00252E89">
      <w:pPr>
        <w:pStyle w:val="NoSpacing"/>
        <w:numPr>
          <w:ilvl w:val="0"/>
          <w:numId w:val="19"/>
        </w:numPr>
        <w:rPr>
          <w:rFonts w:ascii="Times New Roman" w:hAnsi="Times New Roman" w:cs="Times New Roman"/>
        </w:rPr>
      </w:pPr>
      <w:r w:rsidRPr="00164F56">
        <w:rPr>
          <w:rFonts w:ascii="Times New Roman" w:hAnsi="Times New Roman" w:cs="Times New Roman"/>
        </w:rPr>
        <w:t>Размещение сбережений на вкладе в банке</w:t>
      </w:r>
    </w:p>
    <w:p w:rsidR="00C90EEE" w:rsidRDefault="00C90EEE" w:rsidP="00252E89">
      <w:pPr>
        <w:pStyle w:val="NoSpacing"/>
        <w:numPr>
          <w:ilvl w:val="0"/>
          <w:numId w:val="19"/>
        </w:numPr>
        <w:rPr>
          <w:rFonts w:ascii="Times New Roman" w:hAnsi="Times New Roman" w:cs="Times New Roman"/>
        </w:rPr>
      </w:pPr>
      <w:r w:rsidRPr="00164F56">
        <w:rPr>
          <w:rFonts w:ascii="Times New Roman" w:hAnsi="Times New Roman" w:cs="Times New Roman"/>
        </w:rPr>
        <w:t>Страхование денежного вклада в банке</w:t>
      </w:r>
    </w:p>
    <w:p w:rsidR="00C90EEE" w:rsidRPr="00164F56" w:rsidRDefault="00C90EEE" w:rsidP="00252E89">
      <w:pPr>
        <w:pStyle w:val="NoSpacing"/>
        <w:numPr>
          <w:ilvl w:val="0"/>
          <w:numId w:val="19"/>
        </w:numPr>
        <w:rPr>
          <w:rFonts w:ascii="Times New Roman" w:hAnsi="Times New Roman" w:cs="Times New Roman"/>
        </w:rPr>
      </w:pPr>
      <w:r w:rsidRPr="00164F56">
        <w:rPr>
          <w:rFonts w:ascii="Times New Roman" w:hAnsi="Times New Roman" w:cs="Times New Roman"/>
        </w:rPr>
        <w:t>Вложение сбережений в финансовые или реальные активы с целью получения прибыли</w:t>
      </w:r>
    </w:p>
    <w:p w:rsidR="00C90EEE" w:rsidRDefault="00C90EEE" w:rsidP="00252E89">
      <w:pPr>
        <w:pStyle w:val="NoSpacing"/>
        <w:numPr>
          <w:ilvl w:val="0"/>
          <w:numId w:val="19"/>
        </w:numPr>
        <w:rPr>
          <w:rFonts w:ascii="Times New Roman" w:hAnsi="Times New Roman" w:cs="Times New Roman"/>
        </w:rPr>
      </w:pPr>
      <w:r w:rsidRPr="00164F56">
        <w:rPr>
          <w:rFonts w:ascii="Times New Roman" w:hAnsi="Times New Roman" w:cs="Times New Roman"/>
        </w:rPr>
        <w:t>Начисление банком процентов вкладчику</w:t>
      </w:r>
    </w:p>
    <w:p w:rsidR="00C90EEE" w:rsidRDefault="00C90EEE" w:rsidP="00164F56">
      <w:r>
        <w:rPr>
          <w:rFonts w:ascii="Times New Roman" w:hAnsi="Times New Roman" w:cs="Times New Roman"/>
        </w:rPr>
        <w:t>Ответ: 3</w:t>
      </w:r>
    </w:p>
    <w:p w:rsidR="00C90EEE" w:rsidRDefault="00C90EEE" w:rsidP="00164F56">
      <w:pPr>
        <w:pStyle w:val="NoSpacing"/>
        <w:rPr>
          <w:rFonts w:ascii="Times New Roman" w:hAnsi="Times New Roman" w:cs="Times New Roman"/>
        </w:rPr>
      </w:pPr>
      <w:r w:rsidRPr="00164F56">
        <w:rPr>
          <w:rFonts w:ascii="Times New Roman" w:hAnsi="Times New Roman" w:cs="Times New Roman"/>
        </w:rPr>
        <w:t xml:space="preserve">Задание </w:t>
      </w:r>
      <w:r>
        <w:rPr>
          <w:rFonts w:ascii="Times New Roman" w:hAnsi="Times New Roman" w:cs="Times New Roman"/>
        </w:rPr>
        <w:t xml:space="preserve">2. </w:t>
      </w:r>
      <w:r w:rsidRPr="00164F56">
        <w:rPr>
          <w:rFonts w:ascii="Times New Roman" w:hAnsi="Times New Roman" w:cs="Times New Roman"/>
        </w:rPr>
        <w:t>Что определяет размер дохода гражданина, положившего свои сбережения на вклад в банк?</w:t>
      </w:r>
    </w:p>
    <w:p w:rsidR="00C90EEE" w:rsidRPr="00252E89" w:rsidRDefault="00C90EEE" w:rsidP="00252E89">
      <w:pPr>
        <w:pStyle w:val="NoSpacing"/>
        <w:numPr>
          <w:ilvl w:val="0"/>
          <w:numId w:val="20"/>
        </w:numPr>
        <w:rPr>
          <w:rFonts w:ascii="Times New Roman" w:hAnsi="Times New Roman" w:cs="Times New Roman"/>
        </w:rPr>
      </w:pPr>
      <w:r w:rsidRPr="00164F56">
        <w:rPr>
          <w:rFonts w:ascii="Times New Roman" w:hAnsi="Times New Roman" w:cs="Times New Roman"/>
        </w:rPr>
        <w:t>Страхование</w:t>
      </w:r>
    </w:p>
    <w:p w:rsidR="00C90EEE" w:rsidRPr="00252E89" w:rsidRDefault="00C90EEE" w:rsidP="00252E89">
      <w:pPr>
        <w:pStyle w:val="NoSpacing"/>
        <w:numPr>
          <w:ilvl w:val="0"/>
          <w:numId w:val="20"/>
        </w:numPr>
        <w:rPr>
          <w:rFonts w:ascii="Times New Roman" w:hAnsi="Times New Roman" w:cs="Times New Roman"/>
        </w:rPr>
      </w:pPr>
      <w:r w:rsidRPr="00164F56">
        <w:rPr>
          <w:rFonts w:ascii="Times New Roman" w:hAnsi="Times New Roman" w:cs="Times New Roman"/>
        </w:rPr>
        <w:t>Процентная ставка</w:t>
      </w:r>
    </w:p>
    <w:p w:rsidR="00C90EEE" w:rsidRPr="00252E89" w:rsidRDefault="00C90EEE" w:rsidP="00252E89">
      <w:pPr>
        <w:pStyle w:val="NoSpacing"/>
        <w:numPr>
          <w:ilvl w:val="0"/>
          <w:numId w:val="20"/>
        </w:numPr>
        <w:rPr>
          <w:rFonts w:ascii="Times New Roman" w:hAnsi="Times New Roman" w:cs="Times New Roman"/>
        </w:rPr>
      </w:pPr>
      <w:r w:rsidRPr="00164F56">
        <w:rPr>
          <w:rFonts w:ascii="Times New Roman" w:hAnsi="Times New Roman" w:cs="Times New Roman"/>
        </w:rPr>
        <w:t>Депозит</w:t>
      </w:r>
    </w:p>
    <w:p w:rsidR="00C90EEE" w:rsidRPr="00252E89" w:rsidRDefault="00C90EEE" w:rsidP="00252E89">
      <w:pPr>
        <w:pStyle w:val="NoSpacing"/>
        <w:numPr>
          <w:ilvl w:val="0"/>
          <w:numId w:val="20"/>
        </w:numPr>
        <w:rPr>
          <w:rFonts w:ascii="Times New Roman" w:hAnsi="Times New Roman" w:cs="Times New Roman"/>
        </w:rPr>
      </w:pPr>
      <w:r w:rsidRPr="00164F56">
        <w:rPr>
          <w:rFonts w:ascii="Times New Roman" w:hAnsi="Times New Roman" w:cs="Times New Roman"/>
        </w:rPr>
        <w:t>Риски</w:t>
      </w:r>
    </w:p>
    <w:p w:rsidR="00C90EEE" w:rsidRDefault="00C90EEE" w:rsidP="00164F56">
      <w:r>
        <w:rPr>
          <w:rFonts w:ascii="Times New Roman" w:hAnsi="Times New Roman" w:cs="Times New Roman"/>
        </w:rPr>
        <w:t>Ответ: 2</w:t>
      </w:r>
    </w:p>
    <w:p w:rsidR="00C90EEE" w:rsidRDefault="00C90EEE" w:rsidP="00164F56">
      <w:pPr>
        <w:pStyle w:val="NoSpacing"/>
        <w:rPr>
          <w:rFonts w:ascii="Times New Roman" w:hAnsi="Times New Roman" w:cs="Times New Roman"/>
        </w:rPr>
      </w:pPr>
    </w:p>
    <w:p w:rsidR="00C90EEE" w:rsidRDefault="00C90EEE" w:rsidP="00164F56">
      <w:pPr>
        <w:pStyle w:val="NoSpacing"/>
        <w:rPr>
          <w:rFonts w:ascii="Times New Roman" w:hAnsi="Times New Roman" w:cs="Times New Roman"/>
        </w:rPr>
      </w:pPr>
    </w:p>
    <w:p w:rsidR="00C90EEE" w:rsidRDefault="00C90EEE" w:rsidP="00164F56">
      <w:pPr>
        <w:pStyle w:val="NoSpacing"/>
        <w:rPr>
          <w:rFonts w:ascii="Times New Roman" w:hAnsi="Times New Roman" w:cs="Times New Roman"/>
        </w:rPr>
      </w:pPr>
    </w:p>
    <w:p w:rsidR="00C90EEE" w:rsidRDefault="00C90EEE" w:rsidP="00164F56">
      <w:pPr>
        <w:pStyle w:val="NoSpacing"/>
        <w:rPr>
          <w:rFonts w:ascii="Times New Roman" w:hAnsi="Times New Roman" w:cs="Times New Roman"/>
        </w:rPr>
      </w:pPr>
    </w:p>
    <w:p w:rsidR="00C90EEE" w:rsidRDefault="00C90EEE" w:rsidP="00164F56">
      <w:pPr>
        <w:pStyle w:val="NoSpacing"/>
        <w:rPr>
          <w:rFonts w:ascii="Times New Roman" w:hAnsi="Times New Roman" w:cs="Times New Roman"/>
        </w:rPr>
      </w:pPr>
    </w:p>
    <w:p w:rsidR="00C90EEE" w:rsidRDefault="00C90EEE" w:rsidP="00164F56">
      <w:pPr>
        <w:pStyle w:val="NoSpacing"/>
        <w:rPr>
          <w:rFonts w:ascii="Times New Roman" w:hAnsi="Times New Roman" w:cs="Times New Roman"/>
        </w:rPr>
      </w:pPr>
      <w:r w:rsidRPr="00164F56">
        <w:rPr>
          <w:rFonts w:ascii="Times New Roman" w:hAnsi="Times New Roman" w:cs="Times New Roman"/>
        </w:rPr>
        <w:t>Задание</w:t>
      </w:r>
      <w:r>
        <w:rPr>
          <w:rFonts w:ascii="Times New Roman" w:hAnsi="Times New Roman" w:cs="Times New Roman"/>
        </w:rPr>
        <w:t xml:space="preserve"> 3.</w:t>
      </w:r>
      <w:r w:rsidRPr="00164F56">
        <w:rPr>
          <w:rFonts w:ascii="Times New Roman" w:hAnsi="Times New Roman" w:cs="Times New Roman"/>
        </w:rPr>
        <w:t xml:space="preserve"> Кредит, выдаваемый банком на строго определённые</w:t>
      </w:r>
      <w:r>
        <w:rPr>
          <w:rFonts w:ascii="Times New Roman" w:hAnsi="Times New Roman" w:cs="Times New Roman"/>
        </w:rPr>
        <w:t>,</w:t>
      </w:r>
      <w:r w:rsidRPr="00164F56">
        <w:rPr>
          <w:rFonts w:ascii="Times New Roman" w:hAnsi="Times New Roman" w:cs="Times New Roman"/>
        </w:rPr>
        <w:t xml:space="preserve"> цели называется</w:t>
      </w:r>
    </w:p>
    <w:p w:rsidR="00C90EEE" w:rsidRPr="00252E89" w:rsidRDefault="00C90EEE" w:rsidP="00252E89">
      <w:pPr>
        <w:pStyle w:val="NoSpacing"/>
        <w:numPr>
          <w:ilvl w:val="0"/>
          <w:numId w:val="21"/>
        </w:numPr>
        <w:rPr>
          <w:rFonts w:ascii="Times New Roman" w:hAnsi="Times New Roman" w:cs="Times New Roman"/>
        </w:rPr>
      </w:pPr>
      <w:r w:rsidRPr="00164F56">
        <w:rPr>
          <w:rFonts w:ascii="Times New Roman" w:hAnsi="Times New Roman" w:cs="Times New Roman"/>
        </w:rPr>
        <w:t>Бытовым</w:t>
      </w:r>
    </w:p>
    <w:p w:rsidR="00C90EEE" w:rsidRPr="00252E89" w:rsidRDefault="00C90EEE" w:rsidP="00252E89">
      <w:pPr>
        <w:pStyle w:val="NoSpacing"/>
        <w:numPr>
          <w:ilvl w:val="0"/>
          <w:numId w:val="21"/>
        </w:numPr>
        <w:rPr>
          <w:rFonts w:ascii="Times New Roman" w:hAnsi="Times New Roman" w:cs="Times New Roman"/>
        </w:rPr>
      </w:pPr>
      <w:r w:rsidRPr="00164F56">
        <w:rPr>
          <w:rFonts w:ascii="Times New Roman" w:hAnsi="Times New Roman" w:cs="Times New Roman"/>
        </w:rPr>
        <w:t>Целевым</w:t>
      </w:r>
    </w:p>
    <w:p w:rsidR="00C90EEE" w:rsidRPr="00252E89" w:rsidRDefault="00C90EEE" w:rsidP="00252E89">
      <w:pPr>
        <w:pStyle w:val="NoSpacing"/>
        <w:numPr>
          <w:ilvl w:val="0"/>
          <w:numId w:val="21"/>
        </w:numPr>
        <w:rPr>
          <w:rFonts w:ascii="Times New Roman" w:hAnsi="Times New Roman" w:cs="Times New Roman"/>
        </w:rPr>
      </w:pPr>
      <w:r w:rsidRPr="00164F56">
        <w:rPr>
          <w:rFonts w:ascii="Times New Roman" w:hAnsi="Times New Roman" w:cs="Times New Roman"/>
        </w:rPr>
        <w:t>Потребительским</w:t>
      </w:r>
    </w:p>
    <w:p w:rsidR="00C90EEE" w:rsidRPr="00252E89" w:rsidRDefault="00C90EEE" w:rsidP="00252E89">
      <w:pPr>
        <w:pStyle w:val="NoSpacing"/>
        <w:numPr>
          <w:ilvl w:val="0"/>
          <w:numId w:val="21"/>
        </w:numPr>
        <w:rPr>
          <w:rFonts w:ascii="Times New Roman" w:hAnsi="Times New Roman" w:cs="Times New Roman"/>
        </w:rPr>
      </w:pPr>
      <w:r w:rsidRPr="00164F56">
        <w:rPr>
          <w:rFonts w:ascii="Times New Roman" w:hAnsi="Times New Roman" w:cs="Times New Roman"/>
        </w:rPr>
        <w:t>Автоматическим</w:t>
      </w:r>
    </w:p>
    <w:p w:rsidR="00C90EEE" w:rsidRPr="00252E89" w:rsidRDefault="00C90EEE" w:rsidP="00252E8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3</w:t>
      </w:r>
    </w:p>
    <w:p w:rsidR="00C90EEE" w:rsidRDefault="00C90EEE" w:rsidP="00A57815">
      <w:pPr>
        <w:spacing w:after="0" w:line="276" w:lineRule="auto"/>
      </w:pPr>
    </w:p>
    <w:p w:rsidR="00C90EEE" w:rsidRPr="00104466" w:rsidRDefault="00C90EEE" w:rsidP="00104466">
      <w:pPr>
        <w:pStyle w:val="NoSpacing"/>
        <w:rPr>
          <w:rFonts w:ascii="Times New Roman" w:hAnsi="Times New Roman" w:cs="Times New Roman"/>
          <w:i/>
          <w:iCs/>
        </w:rPr>
      </w:pPr>
      <w:r>
        <w:t xml:space="preserve">5.Тема </w:t>
      </w:r>
      <w:r w:rsidRPr="002F092A">
        <w:rPr>
          <w:rFonts w:ascii="Times New Roman" w:hAnsi="Times New Roman" w:cs="Times New Roman"/>
          <w:color w:val="000000"/>
          <w:lang w:eastAsia="en-US"/>
        </w:rPr>
        <w:t>Культура, её многообразие и формы.</w:t>
      </w:r>
      <w:r>
        <w:rPr>
          <w:rFonts w:ascii="Times New Roman" w:hAnsi="Times New Roman" w:cs="Times New Roman"/>
          <w:i/>
          <w:iCs/>
        </w:rPr>
        <w:t>В</w:t>
      </w:r>
      <w:r w:rsidRPr="00A57815">
        <w:rPr>
          <w:rFonts w:ascii="Times New Roman" w:hAnsi="Times New Roman" w:cs="Times New Roman"/>
          <w:i/>
          <w:iCs/>
        </w:rPr>
        <w:t>осполнение недостающих звеньев, выявление основания классификации.</w:t>
      </w:r>
    </w:p>
    <w:p w:rsidR="00C90EEE" w:rsidRPr="005A689B" w:rsidRDefault="00C90EEE" w:rsidP="005A689B">
      <w:pPr>
        <w:pStyle w:val="NoSpacing"/>
        <w:rPr>
          <w:rFonts w:ascii="Times New Roman" w:hAnsi="Times New Roman" w:cs="Times New Roman"/>
        </w:rPr>
      </w:pPr>
      <w:r w:rsidRPr="005A689B">
        <w:rPr>
          <w:rFonts w:ascii="Times New Roman" w:hAnsi="Times New Roman" w:cs="Times New Roman"/>
        </w:rPr>
        <w:t xml:space="preserve">Задание </w:t>
      </w:r>
      <w:r>
        <w:rPr>
          <w:rFonts w:ascii="Times New Roman" w:hAnsi="Times New Roman" w:cs="Times New Roman"/>
        </w:rPr>
        <w:t>1</w:t>
      </w:r>
      <w:r w:rsidRPr="005A689B">
        <w:rPr>
          <w:rFonts w:ascii="Times New Roman" w:hAnsi="Times New Roman" w:cs="Times New Roman"/>
        </w:rPr>
        <w:t xml:space="preserve"> Ознакомьтесь с предложенной таблицей, отражающей классификацию видов культуры. Озаглавьте графы таблицы, выбрав нужные позиции из перечисленных: </w:t>
      </w:r>
    </w:p>
    <w:p w:rsidR="00C90EEE" w:rsidRPr="005A689B" w:rsidRDefault="00C90EEE" w:rsidP="005A689B">
      <w:pPr>
        <w:pStyle w:val="NoSpacing"/>
        <w:rPr>
          <w:rFonts w:ascii="Times New Roman" w:hAnsi="Times New Roman" w:cs="Times New Roman"/>
        </w:rPr>
      </w:pPr>
      <w:r w:rsidRPr="005A689B">
        <w:rPr>
          <w:rFonts w:ascii="Times New Roman" w:hAnsi="Times New Roman" w:cs="Times New Roman"/>
        </w:rPr>
        <w:t xml:space="preserve"> 1) духовная культура </w:t>
      </w:r>
    </w:p>
    <w:p w:rsidR="00C90EEE" w:rsidRPr="005A689B" w:rsidRDefault="00C90EEE" w:rsidP="005A689B">
      <w:pPr>
        <w:pStyle w:val="NoSpacing"/>
        <w:rPr>
          <w:rFonts w:ascii="Times New Roman" w:hAnsi="Times New Roman" w:cs="Times New Roman"/>
        </w:rPr>
      </w:pPr>
      <w:r w:rsidRPr="005A689B">
        <w:rPr>
          <w:rFonts w:ascii="Times New Roman" w:hAnsi="Times New Roman" w:cs="Times New Roman"/>
        </w:rPr>
        <w:t xml:space="preserve">2) элитарная культура </w:t>
      </w:r>
    </w:p>
    <w:p w:rsidR="00C90EEE" w:rsidRPr="005A689B" w:rsidRDefault="00C90EEE" w:rsidP="005A689B">
      <w:pPr>
        <w:pStyle w:val="NoSpacing"/>
        <w:rPr>
          <w:rFonts w:ascii="Times New Roman" w:hAnsi="Times New Roman" w:cs="Times New Roman"/>
        </w:rPr>
      </w:pPr>
      <w:r w:rsidRPr="005A689B">
        <w:rPr>
          <w:rFonts w:ascii="Times New Roman" w:hAnsi="Times New Roman" w:cs="Times New Roman"/>
        </w:rPr>
        <w:t xml:space="preserve">3) художественная культура </w:t>
      </w:r>
    </w:p>
    <w:p w:rsidR="00C90EEE" w:rsidRPr="005A689B" w:rsidRDefault="00C90EEE" w:rsidP="005A689B">
      <w:pPr>
        <w:pStyle w:val="NoSpacing"/>
        <w:rPr>
          <w:rFonts w:ascii="Times New Roman" w:hAnsi="Times New Roman" w:cs="Times New Roman"/>
        </w:rPr>
      </w:pPr>
      <w:r w:rsidRPr="005A689B">
        <w:rPr>
          <w:rFonts w:ascii="Times New Roman" w:hAnsi="Times New Roman" w:cs="Times New Roman"/>
        </w:rPr>
        <w:t xml:space="preserve">4) молодежная культура </w:t>
      </w:r>
    </w:p>
    <w:p w:rsidR="00C90EEE" w:rsidRDefault="00C90EEE" w:rsidP="005A689B">
      <w:pPr>
        <w:pStyle w:val="NoSpacing"/>
      </w:pPr>
      <w:r w:rsidRPr="005A689B">
        <w:rPr>
          <w:rFonts w:ascii="Times New Roman" w:hAnsi="Times New Roman" w:cs="Times New Roman"/>
        </w:rPr>
        <w:t>5) народная культура</w:t>
      </w:r>
    </w:p>
    <w:p w:rsidR="00C90EEE" w:rsidRPr="005A689B" w:rsidRDefault="00C90EEE" w:rsidP="005A689B">
      <w:pPr>
        <w:pStyle w:val="NoSpacing"/>
        <w:rPr>
          <w:rFonts w:ascii="Times New Roman" w:hAnsi="Times New Roman" w:cs="Times New Roman"/>
        </w:rPr>
      </w:pPr>
      <w:r w:rsidRPr="005A689B">
        <w:rPr>
          <w:rFonts w:ascii="Times New Roman" w:hAnsi="Times New Roman" w:cs="Times New Roman"/>
        </w:rPr>
        <w:t xml:space="preserve">Распределите отобранные позиции по графам таблицы. </w:t>
      </w:r>
    </w:p>
    <w:p w:rsidR="00C90EEE" w:rsidRPr="005A689B" w:rsidRDefault="00C90EEE" w:rsidP="005A689B">
      <w:pPr>
        <w:pStyle w:val="NoSpacing"/>
        <w:rPr>
          <w:rFonts w:ascii="Times New Roman" w:hAnsi="Times New Roman" w:cs="Times New Roman"/>
        </w:rPr>
      </w:pPr>
      <w:r w:rsidRPr="005A689B">
        <w:rPr>
          <w:rFonts w:ascii="Times New Roman" w:hAnsi="Times New Roman" w:cs="Times New Roman"/>
        </w:rPr>
        <w:t>Укажите не менее двух критериев данной классификации.</w:t>
      </w:r>
    </w:p>
    <w:p w:rsidR="00C90EEE" w:rsidRDefault="00C90EEE" w:rsidP="005A689B">
      <w:pPr>
        <w:pStyle w:val="NoSpacing"/>
        <w:jc w:val="center"/>
        <w:rPr>
          <w:rFonts w:ascii="Times New Roman" w:hAnsi="Times New Roman" w:cs="Times New Roman"/>
        </w:rPr>
      </w:pPr>
    </w:p>
    <w:p w:rsidR="00C90EEE" w:rsidRPr="005A689B" w:rsidRDefault="00C90EEE" w:rsidP="005A689B">
      <w:pPr>
        <w:pStyle w:val="NoSpacing"/>
        <w:jc w:val="center"/>
        <w:rPr>
          <w:rFonts w:ascii="Times New Roman" w:hAnsi="Times New Roman" w:cs="Times New Roman"/>
        </w:rPr>
      </w:pPr>
      <w:r w:rsidRPr="005A689B">
        <w:rPr>
          <w:rFonts w:ascii="Times New Roman" w:hAnsi="Times New Roman" w:cs="Times New Roman"/>
        </w:rPr>
        <w:t>Виды культуры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5"/>
        <w:gridCol w:w="3115"/>
        <w:gridCol w:w="3115"/>
      </w:tblGrid>
      <w:tr w:rsidR="00C90EEE" w:rsidRPr="002A40DD">
        <w:tc>
          <w:tcPr>
            <w:tcW w:w="3115" w:type="dxa"/>
          </w:tcPr>
          <w:p w:rsidR="00C90EEE" w:rsidRPr="002A40DD" w:rsidRDefault="00C90EEE" w:rsidP="005A689B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Массовая культура</w:t>
            </w:r>
          </w:p>
        </w:tc>
        <w:tc>
          <w:tcPr>
            <w:tcW w:w="3115" w:type="dxa"/>
          </w:tcPr>
          <w:p w:rsidR="00C90EEE" w:rsidRPr="002A40DD" w:rsidRDefault="00C90EEE" w:rsidP="005A689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C90EEE" w:rsidRPr="002A40DD" w:rsidRDefault="00C90EEE" w:rsidP="005A689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90EEE" w:rsidRPr="002A40DD">
        <w:tc>
          <w:tcPr>
            <w:tcW w:w="3115" w:type="dxa"/>
          </w:tcPr>
          <w:p w:rsidR="00C90EEE" w:rsidRPr="002A40DD" w:rsidRDefault="00C90EEE" w:rsidP="005A689B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Общедоступна, носит развлекательный характер</w:t>
            </w:r>
          </w:p>
        </w:tc>
        <w:tc>
          <w:tcPr>
            <w:tcW w:w="3115" w:type="dxa"/>
          </w:tcPr>
          <w:p w:rsidR="00C90EEE" w:rsidRPr="002A40DD" w:rsidRDefault="00C90EEE" w:rsidP="005A689B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Создается профессионалами, требует подготовки для своего восприятия</w:t>
            </w:r>
          </w:p>
        </w:tc>
        <w:tc>
          <w:tcPr>
            <w:tcW w:w="3115" w:type="dxa"/>
          </w:tcPr>
          <w:p w:rsidR="00C90EEE" w:rsidRPr="002A40DD" w:rsidRDefault="00C90EEE" w:rsidP="005A689B">
            <w:pPr>
              <w:pStyle w:val="NoSpacing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Мало поддается влиянию иных культурных традиций, творцы неизвестны</w:t>
            </w:r>
          </w:p>
        </w:tc>
      </w:tr>
    </w:tbl>
    <w:p w:rsidR="00C90EEE" w:rsidRDefault="00C90EEE" w:rsidP="005A689B">
      <w:pPr>
        <w:pStyle w:val="NoSpacing"/>
        <w:rPr>
          <w:rFonts w:ascii="Times New Roman" w:hAnsi="Times New Roman" w:cs="Times New Roman"/>
        </w:rPr>
      </w:pPr>
      <w:r w:rsidRPr="005A689B">
        <w:rPr>
          <w:rFonts w:ascii="Times New Roman" w:hAnsi="Times New Roman" w:cs="Times New Roman"/>
        </w:rPr>
        <w:t>Показатель достижения предметного результата. Ответ: 25.</w:t>
      </w:r>
    </w:p>
    <w:p w:rsidR="00C90EEE" w:rsidRDefault="00C90EEE" w:rsidP="005A689B">
      <w:pPr>
        <w:pStyle w:val="NoSpacing"/>
        <w:rPr>
          <w:rFonts w:ascii="Times New Roman" w:hAnsi="Times New Roman" w:cs="Times New Roman"/>
        </w:rPr>
      </w:pPr>
    </w:p>
    <w:p w:rsidR="00C90EEE" w:rsidRPr="0070733A" w:rsidRDefault="00C90EEE" w:rsidP="0070733A">
      <w:pPr>
        <w:pStyle w:val="NoSpacing"/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</w:rPr>
        <w:t xml:space="preserve">6.Тема: </w:t>
      </w:r>
      <w:r w:rsidRPr="00087F93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Роль религии в жизни человека и общества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>
        <w:rPr>
          <w:rFonts w:ascii="Times New Roman" w:hAnsi="Times New Roman" w:cs="Times New Roman"/>
          <w:i/>
          <w:iCs/>
        </w:rPr>
        <w:t>В</w:t>
      </w:r>
      <w:r w:rsidRPr="0070733A">
        <w:rPr>
          <w:rFonts w:ascii="Times New Roman" w:hAnsi="Times New Roman" w:cs="Times New Roman"/>
          <w:i/>
          <w:iCs/>
        </w:rPr>
        <w:t>ыбор объекта на основе анализа визуальной информации.</w:t>
      </w:r>
    </w:p>
    <w:p w:rsidR="00C90EEE" w:rsidRDefault="00C90EEE" w:rsidP="005A689B">
      <w:pPr>
        <w:pStyle w:val="NoSpacing"/>
        <w:rPr>
          <w:rFonts w:ascii="Times New Roman" w:hAnsi="Times New Roman" w:cs="Times New Roman"/>
        </w:rPr>
      </w:pPr>
    </w:p>
    <w:p w:rsidR="00C90EEE" w:rsidRPr="0070733A" w:rsidRDefault="00C90EEE" w:rsidP="0070733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1. </w:t>
      </w:r>
      <w:r w:rsidRPr="0070733A">
        <w:rPr>
          <w:rFonts w:ascii="Times New Roman" w:hAnsi="Times New Roman" w:cs="Times New Roman"/>
        </w:rPr>
        <w:t>Определите, какие положения текста отражают факты, а какие выражают мнения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5178"/>
        <w:gridCol w:w="5179"/>
      </w:tblGrid>
      <w:tr w:rsidR="00C90EEE" w:rsidRPr="002A40DD">
        <w:trPr>
          <w:tblHeader/>
        </w:trPr>
        <w:tc>
          <w:tcPr>
            <w:tcW w:w="2500" w:type="pct"/>
            <w:tcBorders>
              <w:top w:val="single" w:sz="6" w:space="0" w:color="32D7C0"/>
              <w:left w:val="single" w:sz="6" w:space="0" w:color="32D7C0"/>
              <w:bottom w:val="single" w:sz="12" w:space="0" w:color="32D7C0"/>
              <w:right w:val="single" w:sz="6" w:space="0" w:color="32D7C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90EEE" w:rsidRPr="002A40DD" w:rsidRDefault="00C90EEE" w:rsidP="0070733A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Отражают факты</w:t>
            </w:r>
          </w:p>
        </w:tc>
        <w:tc>
          <w:tcPr>
            <w:tcW w:w="2500" w:type="pct"/>
            <w:tcBorders>
              <w:top w:val="single" w:sz="6" w:space="0" w:color="32D7C0"/>
              <w:left w:val="single" w:sz="6" w:space="0" w:color="32D7C0"/>
              <w:bottom w:val="single" w:sz="12" w:space="0" w:color="32D7C0"/>
              <w:right w:val="single" w:sz="6" w:space="0" w:color="32D7C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90EEE" w:rsidRPr="002A40DD" w:rsidRDefault="00C90EEE" w:rsidP="0070733A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2A40DD">
              <w:rPr>
                <w:rFonts w:ascii="Times New Roman" w:hAnsi="Times New Roman" w:cs="Times New Roman"/>
              </w:rPr>
              <w:t>Выражают мнения</w:t>
            </w:r>
          </w:p>
        </w:tc>
      </w:tr>
      <w:tr w:rsidR="00C90EEE" w:rsidRPr="002A40DD">
        <w:trPr>
          <w:trHeight w:val="522"/>
        </w:trPr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0EEE" w:rsidRPr="002A40DD" w:rsidRDefault="00C90EEE" w:rsidP="0070733A">
            <w:pPr>
              <w:pStyle w:val="NoSpacing"/>
              <w:rPr>
                <w:rFonts w:ascii="Times New Roman" w:hAnsi="Times New Roman" w:cs="Times New Roman"/>
                <w:sz w:val="33"/>
                <w:szCs w:val="33"/>
              </w:rPr>
            </w:pP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90EEE" w:rsidRPr="002A40DD" w:rsidRDefault="00C90EEE" w:rsidP="0070733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90EEE" w:rsidRPr="0070733A" w:rsidRDefault="00C90EEE" w:rsidP="0070733A">
      <w:pPr>
        <w:pStyle w:val="NoSpacing"/>
        <w:rPr>
          <w:rFonts w:ascii="Times New Roman" w:hAnsi="Times New Roman" w:cs="Times New Roman"/>
        </w:rPr>
      </w:pPr>
      <w:r w:rsidRPr="0070733A">
        <w:rPr>
          <w:rFonts w:ascii="Times New Roman" w:hAnsi="Times New Roman" w:cs="Times New Roman"/>
        </w:rPr>
        <w:t>1.Многие исследователи утверждают, что религия недоступна научному анализу.</w:t>
      </w:r>
    </w:p>
    <w:p w:rsidR="00C90EEE" w:rsidRPr="0070733A" w:rsidRDefault="00C90EEE" w:rsidP="0070733A">
      <w:pPr>
        <w:pStyle w:val="NoSpacing"/>
        <w:rPr>
          <w:rFonts w:ascii="Times New Roman" w:hAnsi="Times New Roman" w:cs="Times New Roman"/>
        </w:rPr>
      </w:pPr>
      <w:r w:rsidRPr="0070733A">
        <w:rPr>
          <w:rFonts w:ascii="Times New Roman" w:hAnsi="Times New Roman" w:cs="Times New Roman"/>
        </w:rPr>
        <w:t>2.Ученый может наблюдать внешние проявления религиозного сознания, культа.</w:t>
      </w:r>
    </w:p>
    <w:p w:rsidR="00C90EEE" w:rsidRPr="0070733A" w:rsidRDefault="00C90EEE" w:rsidP="0070733A">
      <w:pPr>
        <w:pStyle w:val="NoSpacing"/>
        <w:rPr>
          <w:rFonts w:ascii="Times New Roman" w:hAnsi="Times New Roman" w:cs="Times New Roman"/>
        </w:rPr>
      </w:pPr>
      <w:r w:rsidRPr="0070733A">
        <w:rPr>
          <w:rFonts w:ascii="Times New Roman" w:hAnsi="Times New Roman" w:cs="Times New Roman"/>
        </w:rPr>
        <w:t>3.Думается, наиболее продуктивное направление исследований — изучение влияния религии на поступки верующего, общественную жизнь в целом.</w:t>
      </w:r>
    </w:p>
    <w:p w:rsidR="00C90EEE" w:rsidRPr="0070733A" w:rsidRDefault="00C90EEE" w:rsidP="0070733A">
      <w:pPr>
        <w:pStyle w:val="NoSpacing"/>
        <w:rPr>
          <w:rFonts w:ascii="Times New Roman" w:hAnsi="Times New Roman" w:cs="Times New Roman"/>
        </w:rPr>
      </w:pPr>
      <w:r w:rsidRPr="0070733A">
        <w:rPr>
          <w:rFonts w:ascii="Times New Roman" w:hAnsi="Times New Roman" w:cs="Times New Roman"/>
        </w:rPr>
        <w:t>4.Следует очень деликатно подходить к исследованию вопросов религии, поскольку велик риск оскорбить чувства верующих, вторгнуться в частную жизнь человека.</w:t>
      </w:r>
    </w:p>
    <w:p w:rsidR="00C90EEE" w:rsidRDefault="00C90EEE" w:rsidP="005A689B">
      <w:pPr>
        <w:pStyle w:val="NoSpacing"/>
        <w:rPr>
          <w:rFonts w:ascii="Times New Roman" w:hAnsi="Times New Roman" w:cs="Times New Roman"/>
        </w:rPr>
      </w:pPr>
    </w:p>
    <w:p w:rsidR="00C90EEE" w:rsidRPr="00546BF0" w:rsidRDefault="00C90EEE" w:rsidP="00546BF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2. </w:t>
      </w:r>
      <w:r w:rsidRPr="00546BF0">
        <w:rPr>
          <w:rFonts w:ascii="Times New Roman" w:hAnsi="Times New Roman" w:cs="Times New Roman"/>
        </w:rPr>
        <w:t>Вставьте пропущенное в предложении слово из списка:</w:t>
      </w:r>
    </w:p>
    <w:p w:rsidR="00C90EEE" w:rsidRPr="00546BF0" w:rsidRDefault="00C90EEE" w:rsidP="00546BF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</w:t>
      </w:r>
      <w:r w:rsidRPr="00546BF0">
        <w:rPr>
          <w:rFonts w:ascii="Times New Roman" w:hAnsi="Times New Roman" w:cs="Times New Roman"/>
        </w:rPr>
        <w:t> объединяет последователей какого-либо религиозного вероучения, совместно проводящих богослужения.</w:t>
      </w:r>
    </w:p>
    <w:p w:rsidR="00C90EEE" w:rsidRPr="00546BF0" w:rsidRDefault="00C90EEE" w:rsidP="00546BF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546BF0">
        <w:rPr>
          <w:rFonts w:ascii="Times New Roman" w:hAnsi="Times New Roman" w:cs="Times New Roman"/>
        </w:rPr>
        <w:t>Церковь </w:t>
      </w:r>
    </w:p>
    <w:p w:rsidR="00C90EEE" w:rsidRPr="00546BF0" w:rsidRDefault="00C90EEE" w:rsidP="00546BF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546BF0">
        <w:rPr>
          <w:rFonts w:ascii="Times New Roman" w:hAnsi="Times New Roman" w:cs="Times New Roman"/>
        </w:rPr>
        <w:t>Партия</w:t>
      </w:r>
    </w:p>
    <w:p w:rsidR="00C90EEE" w:rsidRDefault="00C90EEE" w:rsidP="00546BF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546BF0">
        <w:rPr>
          <w:rFonts w:ascii="Times New Roman" w:hAnsi="Times New Roman" w:cs="Times New Roman"/>
        </w:rPr>
        <w:t>Союз</w:t>
      </w:r>
    </w:p>
    <w:p w:rsidR="00C90EEE" w:rsidRPr="00546BF0" w:rsidRDefault="00C90EEE" w:rsidP="00546BF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1</w:t>
      </w:r>
    </w:p>
    <w:p w:rsidR="00C90EEE" w:rsidRPr="00546BF0" w:rsidRDefault="00C90EEE" w:rsidP="00546BF0">
      <w:pPr>
        <w:pStyle w:val="NoSpacing"/>
        <w:rPr>
          <w:rFonts w:ascii="Times New Roman" w:hAnsi="Times New Roman" w:cs="Times New Roman"/>
        </w:rPr>
      </w:pPr>
    </w:p>
    <w:p w:rsidR="00C90EEE" w:rsidRDefault="00C90EEE" w:rsidP="0070733A">
      <w:pPr>
        <w:pStyle w:val="NoSpacing"/>
        <w:rPr>
          <w:rFonts w:ascii="Times New Roman" w:hAnsi="Times New Roman" w:cs="Times New Roman"/>
        </w:rPr>
      </w:pPr>
      <w:r w:rsidRPr="0070733A">
        <w:rPr>
          <w:rFonts w:ascii="Times New Roman" w:hAnsi="Times New Roman" w:cs="Times New Roman"/>
        </w:rPr>
        <w:t>Задание 3. Ниже приведен перечень терминов. Все они, за исключением двух, относятся к мировым религиям. Отметьте термины, относящиеся к другому понятию</w:t>
      </w:r>
    </w:p>
    <w:p w:rsidR="00C90EEE" w:rsidRDefault="00C90EEE" w:rsidP="00104466">
      <w:pPr>
        <w:pStyle w:val="NoSpacing"/>
        <w:numPr>
          <w:ilvl w:val="0"/>
          <w:numId w:val="22"/>
        </w:numPr>
        <w:rPr>
          <w:rFonts w:ascii="Times New Roman" w:hAnsi="Times New Roman" w:cs="Times New Roman"/>
        </w:rPr>
      </w:pPr>
      <w:r w:rsidRPr="0070733A">
        <w:rPr>
          <w:rFonts w:ascii="Times New Roman" w:hAnsi="Times New Roman" w:cs="Times New Roman"/>
        </w:rPr>
        <w:t>Ислам</w:t>
      </w:r>
    </w:p>
    <w:p w:rsidR="00C90EEE" w:rsidRDefault="00C90EEE" w:rsidP="00104466">
      <w:pPr>
        <w:pStyle w:val="NoSpacing"/>
        <w:numPr>
          <w:ilvl w:val="0"/>
          <w:numId w:val="22"/>
        </w:numPr>
        <w:rPr>
          <w:rFonts w:ascii="Times New Roman" w:hAnsi="Times New Roman" w:cs="Times New Roman"/>
        </w:rPr>
      </w:pPr>
      <w:r w:rsidRPr="0070733A">
        <w:rPr>
          <w:rFonts w:ascii="Times New Roman" w:hAnsi="Times New Roman" w:cs="Times New Roman"/>
        </w:rPr>
        <w:t>Христианство</w:t>
      </w:r>
    </w:p>
    <w:p w:rsidR="00C90EEE" w:rsidRDefault="00C90EEE" w:rsidP="00104466">
      <w:pPr>
        <w:pStyle w:val="NoSpacing"/>
        <w:numPr>
          <w:ilvl w:val="0"/>
          <w:numId w:val="22"/>
        </w:numPr>
        <w:rPr>
          <w:rFonts w:ascii="Times New Roman" w:hAnsi="Times New Roman" w:cs="Times New Roman"/>
        </w:rPr>
      </w:pPr>
      <w:r w:rsidRPr="0070733A">
        <w:rPr>
          <w:rFonts w:ascii="Times New Roman" w:hAnsi="Times New Roman" w:cs="Times New Roman"/>
        </w:rPr>
        <w:t>Индуизм</w:t>
      </w:r>
    </w:p>
    <w:p w:rsidR="00C90EEE" w:rsidRDefault="00C90EEE" w:rsidP="00104466">
      <w:pPr>
        <w:pStyle w:val="NoSpacing"/>
        <w:numPr>
          <w:ilvl w:val="0"/>
          <w:numId w:val="22"/>
        </w:numPr>
        <w:rPr>
          <w:rFonts w:ascii="Times New Roman" w:hAnsi="Times New Roman" w:cs="Times New Roman"/>
        </w:rPr>
      </w:pPr>
      <w:r w:rsidRPr="0070733A">
        <w:rPr>
          <w:rFonts w:ascii="Times New Roman" w:hAnsi="Times New Roman" w:cs="Times New Roman"/>
        </w:rPr>
        <w:t>Язычество</w:t>
      </w:r>
    </w:p>
    <w:p w:rsidR="00C90EEE" w:rsidRDefault="00C90EEE" w:rsidP="00104466">
      <w:pPr>
        <w:pStyle w:val="NoSpacing"/>
        <w:numPr>
          <w:ilvl w:val="0"/>
          <w:numId w:val="22"/>
        </w:numPr>
        <w:rPr>
          <w:rFonts w:ascii="Times New Roman" w:hAnsi="Times New Roman" w:cs="Times New Roman"/>
        </w:rPr>
      </w:pPr>
      <w:r w:rsidRPr="0070733A">
        <w:rPr>
          <w:rFonts w:ascii="Times New Roman" w:hAnsi="Times New Roman" w:cs="Times New Roman"/>
        </w:rPr>
        <w:t>Буддизм</w:t>
      </w:r>
    </w:p>
    <w:p w:rsidR="00C90EEE" w:rsidRPr="0070733A" w:rsidRDefault="00C90EEE" w:rsidP="0070733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Ответ:3,4</w:t>
      </w:r>
    </w:p>
    <w:p w:rsidR="00C90EEE" w:rsidRDefault="00C90EEE" w:rsidP="00546BF0">
      <w:pPr>
        <w:pStyle w:val="NoSpacing"/>
        <w:rPr>
          <w:rFonts w:ascii="Times New Roman" w:hAnsi="Times New Roman" w:cs="Times New Roman"/>
        </w:rPr>
      </w:pPr>
    </w:p>
    <w:p w:rsidR="00C90EEE" w:rsidRDefault="00C90EEE" w:rsidP="00546BF0">
      <w:pPr>
        <w:pStyle w:val="NoSpacing"/>
        <w:rPr>
          <w:rFonts w:ascii="Times New Roman" w:hAnsi="Times New Roman" w:cs="Times New Roman"/>
        </w:rPr>
      </w:pPr>
    </w:p>
    <w:p w:rsidR="00C90EEE" w:rsidRDefault="00C90EEE" w:rsidP="00546BF0">
      <w:pPr>
        <w:pStyle w:val="NoSpacing"/>
        <w:rPr>
          <w:rFonts w:ascii="Times New Roman" w:hAnsi="Times New Roman" w:cs="Times New Roman"/>
        </w:rPr>
      </w:pPr>
    </w:p>
    <w:p w:rsidR="00C90EEE" w:rsidRDefault="00C90EEE" w:rsidP="00546BF0">
      <w:pPr>
        <w:pStyle w:val="NoSpacing"/>
        <w:rPr>
          <w:rFonts w:ascii="Times New Roman" w:hAnsi="Times New Roman" w:cs="Times New Roman"/>
        </w:rPr>
      </w:pPr>
    </w:p>
    <w:p w:rsidR="00C90EEE" w:rsidRPr="006C0504" w:rsidRDefault="00C90EEE" w:rsidP="00546BF0">
      <w:pPr>
        <w:pStyle w:val="NoSpacing"/>
        <w:rPr>
          <w:rFonts w:ascii="Times New Roman" w:hAnsi="Times New Roman" w:cs="Times New Roman"/>
        </w:rPr>
      </w:pPr>
    </w:p>
    <w:p w:rsidR="00C90EEE" w:rsidRPr="00104466" w:rsidRDefault="00C90EEE" w:rsidP="006C0504">
      <w:pPr>
        <w:pStyle w:val="NoSpacing"/>
        <w:rPr>
          <w:rFonts w:ascii="Times New Roman" w:hAnsi="Times New Roman" w:cs="Times New Roman"/>
          <w:i/>
          <w:iCs/>
          <w:lang w:eastAsia="en-US"/>
        </w:rPr>
      </w:pPr>
      <w:r>
        <w:rPr>
          <w:rFonts w:ascii="Times New Roman" w:hAnsi="Times New Roman" w:cs="Times New Roman"/>
        </w:rPr>
        <w:t>7</w:t>
      </w:r>
      <w:r w:rsidRPr="006C0504">
        <w:rPr>
          <w:rFonts w:ascii="Times New Roman" w:hAnsi="Times New Roman" w:cs="Times New Roman"/>
        </w:rPr>
        <w:t xml:space="preserve">Тема: </w:t>
      </w:r>
      <w:r w:rsidRPr="006C0504">
        <w:rPr>
          <w:rFonts w:ascii="Times New Roman" w:hAnsi="Times New Roman" w:cs="Times New Roman"/>
          <w:lang w:eastAsia="en-US"/>
        </w:rPr>
        <w:t xml:space="preserve">Роль искусства в жизни человека и общества. </w:t>
      </w:r>
      <w:r>
        <w:rPr>
          <w:rFonts w:ascii="Times New Roman" w:hAnsi="Times New Roman" w:cs="Times New Roman"/>
          <w:i/>
          <w:iCs/>
          <w:lang w:eastAsia="en-US"/>
        </w:rPr>
        <w:t>Установите соответствие</w:t>
      </w:r>
    </w:p>
    <w:p w:rsidR="00C90EEE" w:rsidRPr="006C0504" w:rsidRDefault="00C90EEE" w:rsidP="006C0504">
      <w:pPr>
        <w:pStyle w:val="NoSpacing"/>
        <w:rPr>
          <w:rFonts w:ascii="Times New Roman" w:hAnsi="Times New Roman" w:cs="Times New Roman"/>
        </w:rPr>
      </w:pPr>
      <w:r w:rsidRPr="006C0504">
        <w:rPr>
          <w:rFonts w:ascii="Times New Roman" w:hAnsi="Times New Roman" w:cs="Times New Roman"/>
        </w:rPr>
        <w:t>Задание</w:t>
      </w:r>
      <w:r>
        <w:rPr>
          <w:rFonts w:ascii="Times New Roman" w:hAnsi="Times New Roman" w:cs="Times New Roman"/>
        </w:rPr>
        <w:t xml:space="preserve"> 1.</w:t>
      </w:r>
      <w:r w:rsidRPr="006C0504">
        <w:rPr>
          <w:rFonts w:ascii="Times New Roman" w:hAnsi="Times New Roman" w:cs="Times New Roman"/>
        </w:rPr>
        <w:t xml:space="preserve"> Соотнесите виды искусства и особые средства, используемые для создания художественного образа.</w:t>
      </w:r>
    </w:p>
    <w:p w:rsidR="00C90EEE" w:rsidRPr="006C0504" w:rsidRDefault="00C90EEE" w:rsidP="006C0504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</w:t>
      </w:r>
      <w:r w:rsidRPr="006C0504">
        <w:rPr>
          <w:rFonts w:ascii="Times New Roman" w:hAnsi="Times New Roman" w:cs="Times New Roman"/>
          <w:color w:val="000000"/>
        </w:rPr>
        <w:t>Скульптура</w:t>
      </w:r>
      <w:r>
        <w:rPr>
          <w:rFonts w:ascii="Times New Roman" w:hAnsi="Times New Roman" w:cs="Times New Roman"/>
          <w:color w:val="000000"/>
        </w:rPr>
        <w:t>А.</w:t>
      </w:r>
      <w:r w:rsidRPr="006C0504">
        <w:rPr>
          <w:rFonts w:ascii="Times New Roman" w:hAnsi="Times New Roman" w:cs="Times New Roman"/>
          <w:color w:val="000000"/>
        </w:rPr>
        <w:t>Пластические движения</w:t>
      </w:r>
    </w:p>
    <w:p w:rsidR="00C90EEE" w:rsidRPr="006C0504" w:rsidRDefault="00C90EEE" w:rsidP="006C0504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</w:t>
      </w:r>
      <w:r w:rsidRPr="006C0504">
        <w:rPr>
          <w:rFonts w:ascii="Times New Roman" w:hAnsi="Times New Roman" w:cs="Times New Roman"/>
          <w:color w:val="000000"/>
        </w:rPr>
        <w:t>Танец</w:t>
      </w:r>
      <w:r>
        <w:rPr>
          <w:rFonts w:ascii="Times New Roman" w:hAnsi="Times New Roman" w:cs="Times New Roman"/>
          <w:color w:val="000000"/>
        </w:rPr>
        <w:t>Б.</w:t>
      </w:r>
      <w:r w:rsidRPr="006C0504">
        <w:rPr>
          <w:rFonts w:ascii="Times New Roman" w:hAnsi="Times New Roman" w:cs="Times New Roman"/>
          <w:color w:val="000000"/>
        </w:rPr>
        <w:t>Соотношение объемов и линий</w:t>
      </w:r>
    </w:p>
    <w:p w:rsidR="00C90EEE" w:rsidRPr="006C0504" w:rsidRDefault="00C90EEE" w:rsidP="006C0504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 w:rsidRPr="006C0504">
        <w:rPr>
          <w:rFonts w:ascii="Times New Roman" w:hAnsi="Times New Roman" w:cs="Times New Roman"/>
          <w:color w:val="000000"/>
        </w:rPr>
        <w:t>Архитектура</w:t>
      </w:r>
      <w:r>
        <w:rPr>
          <w:rFonts w:ascii="Times New Roman" w:hAnsi="Times New Roman" w:cs="Times New Roman"/>
          <w:color w:val="000000"/>
        </w:rPr>
        <w:t xml:space="preserve">В. </w:t>
      </w:r>
      <w:r w:rsidRPr="006C0504">
        <w:rPr>
          <w:rFonts w:ascii="Times New Roman" w:hAnsi="Times New Roman" w:cs="Times New Roman"/>
          <w:color w:val="000000"/>
        </w:rPr>
        <w:t>Объемно-пространственные формы</w:t>
      </w:r>
    </w:p>
    <w:p w:rsidR="00C90EEE" w:rsidRDefault="00C90EE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1-Б; 2-А; 3-В</w:t>
      </w:r>
    </w:p>
    <w:p w:rsidR="00C90EEE" w:rsidRDefault="00C90EEE" w:rsidP="006C0504">
      <w:pPr>
        <w:pStyle w:val="NoSpacing"/>
        <w:rPr>
          <w:rFonts w:ascii="Times New Roman" w:hAnsi="Times New Roman" w:cs="Times New Roman"/>
        </w:rPr>
      </w:pPr>
      <w:r w:rsidRPr="006C0504">
        <w:rPr>
          <w:rFonts w:ascii="Times New Roman" w:hAnsi="Times New Roman" w:cs="Times New Roman"/>
        </w:rPr>
        <w:t xml:space="preserve">Задание </w:t>
      </w:r>
      <w:r>
        <w:rPr>
          <w:rFonts w:ascii="Times New Roman" w:hAnsi="Times New Roman" w:cs="Times New Roman"/>
        </w:rPr>
        <w:t xml:space="preserve">2. </w:t>
      </w:r>
      <w:r w:rsidRPr="006C0504">
        <w:rPr>
          <w:rFonts w:ascii="Times New Roman" w:hAnsi="Times New Roman" w:cs="Times New Roman"/>
        </w:rPr>
        <w:t>Какое из перечисленных произведений стало своеобразным гимном защиты Родины в годы Великой Отечественной войны?</w:t>
      </w:r>
    </w:p>
    <w:p w:rsidR="00C90EEE" w:rsidRDefault="00C90EEE" w:rsidP="00104466">
      <w:pPr>
        <w:pStyle w:val="NoSpacing"/>
        <w:numPr>
          <w:ilvl w:val="0"/>
          <w:numId w:val="23"/>
        </w:numPr>
        <w:rPr>
          <w:rFonts w:ascii="Times New Roman" w:hAnsi="Times New Roman" w:cs="Times New Roman"/>
        </w:rPr>
      </w:pPr>
      <w:r w:rsidRPr="006C0504">
        <w:rPr>
          <w:rFonts w:ascii="Times New Roman" w:hAnsi="Times New Roman" w:cs="Times New Roman"/>
        </w:rPr>
        <w:t>«Катюша»</w:t>
      </w:r>
    </w:p>
    <w:p w:rsidR="00C90EEE" w:rsidRDefault="00C90EEE" w:rsidP="00104466">
      <w:pPr>
        <w:pStyle w:val="NoSpacing"/>
        <w:numPr>
          <w:ilvl w:val="0"/>
          <w:numId w:val="23"/>
        </w:numPr>
        <w:rPr>
          <w:rFonts w:ascii="Times New Roman" w:hAnsi="Times New Roman" w:cs="Times New Roman"/>
        </w:rPr>
      </w:pPr>
      <w:r w:rsidRPr="006C0504">
        <w:rPr>
          <w:rFonts w:ascii="Times New Roman" w:hAnsi="Times New Roman" w:cs="Times New Roman"/>
        </w:rPr>
        <w:t>«Вставай, страна огромная»</w:t>
      </w:r>
    </w:p>
    <w:p w:rsidR="00C90EEE" w:rsidRDefault="00C90EEE" w:rsidP="00104466">
      <w:pPr>
        <w:pStyle w:val="NoSpacing"/>
        <w:numPr>
          <w:ilvl w:val="0"/>
          <w:numId w:val="23"/>
        </w:numPr>
        <w:rPr>
          <w:rFonts w:ascii="Times New Roman" w:hAnsi="Times New Roman" w:cs="Times New Roman"/>
        </w:rPr>
      </w:pPr>
      <w:r w:rsidRPr="006C0504">
        <w:rPr>
          <w:rFonts w:ascii="Times New Roman" w:hAnsi="Times New Roman" w:cs="Times New Roman"/>
        </w:rPr>
        <w:t>«Жди меня»</w:t>
      </w:r>
    </w:p>
    <w:p w:rsidR="00C90EEE" w:rsidRDefault="00C90EEE" w:rsidP="00104466">
      <w:pPr>
        <w:pStyle w:val="NoSpacing"/>
        <w:numPr>
          <w:ilvl w:val="0"/>
          <w:numId w:val="23"/>
        </w:numPr>
        <w:rPr>
          <w:rFonts w:ascii="Times New Roman" w:hAnsi="Times New Roman" w:cs="Times New Roman"/>
        </w:rPr>
      </w:pPr>
      <w:r w:rsidRPr="006C0504">
        <w:rPr>
          <w:rFonts w:ascii="Times New Roman" w:hAnsi="Times New Roman" w:cs="Times New Roman"/>
        </w:rPr>
        <w:t>«Темная ночь»</w:t>
      </w:r>
    </w:p>
    <w:p w:rsidR="00C90EEE" w:rsidRDefault="00C90EEE" w:rsidP="006C050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2</w:t>
      </w:r>
    </w:p>
    <w:p w:rsidR="00C90EEE" w:rsidRDefault="00C90EEE" w:rsidP="006C050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3. </w:t>
      </w:r>
      <w:r w:rsidRPr="006C0504">
        <w:rPr>
          <w:rFonts w:ascii="Times New Roman" w:hAnsi="Times New Roman" w:cs="Times New Roman"/>
        </w:rPr>
        <w:t>Назовите область духовной культуры, в которой отражаются нравственные нормы и оценки поведения человека и общества.</w:t>
      </w:r>
    </w:p>
    <w:p w:rsidR="00C90EEE" w:rsidRDefault="00C90EEE" w:rsidP="00104466">
      <w:pPr>
        <w:pStyle w:val="NoSpacing"/>
        <w:numPr>
          <w:ilvl w:val="0"/>
          <w:numId w:val="24"/>
        </w:numPr>
        <w:rPr>
          <w:rFonts w:ascii="Times New Roman" w:hAnsi="Times New Roman" w:cs="Times New Roman"/>
        </w:rPr>
      </w:pPr>
      <w:r w:rsidRPr="006C0504">
        <w:rPr>
          <w:rFonts w:ascii="Times New Roman" w:hAnsi="Times New Roman" w:cs="Times New Roman"/>
        </w:rPr>
        <w:t>Искусство</w:t>
      </w:r>
    </w:p>
    <w:p w:rsidR="00C90EEE" w:rsidRDefault="00C90EEE" w:rsidP="00104466">
      <w:pPr>
        <w:pStyle w:val="NoSpacing"/>
        <w:numPr>
          <w:ilvl w:val="0"/>
          <w:numId w:val="24"/>
        </w:numPr>
        <w:rPr>
          <w:rFonts w:ascii="Times New Roman" w:hAnsi="Times New Roman" w:cs="Times New Roman"/>
        </w:rPr>
      </w:pPr>
      <w:r w:rsidRPr="006C0504">
        <w:rPr>
          <w:rFonts w:ascii="Times New Roman" w:hAnsi="Times New Roman" w:cs="Times New Roman"/>
        </w:rPr>
        <w:t>Наука</w:t>
      </w:r>
    </w:p>
    <w:p w:rsidR="00C90EEE" w:rsidRDefault="00C90EEE" w:rsidP="00104466">
      <w:pPr>
        <w:pStyle w:val="NoSpacing"/>
        <w:numPr>
          <w:ilvl w:val="0"/>
          <w:numId w:val="24"/>
        </w:numPr>
        <w:rPr>
          <w:rFonts w:ascii="Times New Roman" w:hAnsi="Times New Roman" w:cs="Times New Roman"/>
        </w:rPr>
      </w:pPr>
      <w:r w:rsidRPr="006C0504">
        <w:rPr>
          <w:rFonts w:ascii="Times New Roman" w:hAnsi="Times New Roman" w:cs="Times New Roman"/>
        </w:rPr>
        <w:t>Мораль</w:t>
      </w:r>
    </w:p>
    <w:p w:rsidR="00C90EEE" w:rsidRPr="006C0504" w:rsidRDefault="00C90EEE" w:rsidP="00104466">
      <w:pPr>
        <w:pStyle w:val="NoSpacing"/>
        <w:numPr>
          <w:ilvl w:val="0"/>
          <w:numId w:val="24"/>
        </w:numPr>
        <w:rPr>
          <w:rFonts w:ascii="Times New Roman" w:hAnsi="Times New Roman" w:cs="Times New Roman"/>
        </w:rPr>
      </w:pPr>
      <w:r w:rsidRPr="006C0504">
        <w:rPr>
          <w:rFonts w:ascii="Times New Roman" w:hAnsi="Times New Roman" w:cs="Times New Roman"/>
        </w:rPr>
        <w:t>Мировоззрение</w:t>
      </w:r>
    </w:p>
    <w:p w:rsidR="00C90EEE" w:rsidRDefault="00C90EEE" w:rsidP="006C050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3</w:t>
      </w:r>
    </w:p>
    <w:p w:rsidR="00C90EEE" w:rsidRPr="006C0504" w:rsidRDefault="00C90EEE" w:rsidP="006C0504">
      <w:pPr>
        <w:pStyle w:val="NoSpacing"/>
        <w:rPr>
          <w:rFonts w:ascii="Times New Roman" w:hAnsi="Times New Roman" w:cs="Times New Roman"/>
        </w:rPr>
      </w:pPr>
      <w:r w:rsidRPr="006C0504">
        <w:rPr>
          <w:rFonts w:ascii="Times New Roman" w:hAnsi="Times New Roman" w:cs="Times New Roman"/>
        </w:rPr>
        <w:t xml:space="preserve">Задание </w:t>
      </w:r>
      <w:r>
        <w:rPr>
          <w:rFonts w:ascii="Times New Roman" w:hAnsi="Times New Roman" w:cs="Times New Roman"/>
        </w:rPr>
        <w:t>4.</w:t>
      </w:r>
      <w:r w:rsidRPr="006C0504">
        <w:rPr>
          <w:rFonts w:ascii="Times New Roman" w:hAnsi="Times New Roman" w:cs="Times New Roman"/>
        </w:rPr>
        <w:t>Установите соответствие между видом искусства и средствами, которые они используют для создания художественного образа.</w:t>
      </w:r>
    </w:p>
    <w:p w:rsidR="00C90EEE" w:rsidRPr="006C0504" w:rsidRDefault="00C90EEE" w:rsidP="006C0504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</w:t>
      </w:r>
      <w:r w:rsidRPr="006C0504">
        <w:rPr>
          <w:rFonts w:ascii="Times New Roman" w:hAnsi="Times New Roman" w:cs="Times New Roman"/>
          <w:color w:val="000000"/>
        </w:rPr>
        <w:t>Музыка</w:t>
      </w:r>
      <w:r>
        <w:rPr>
          <w:rFonts w:ascii="Times New Roman" w:hAnsi="Times New Roman" w:cs="Times New Roman"/>
          <w:color w:val="000000"/>
        </w:rPr>
        <w:t>А.</w:t>
      </w:r>
      <w:r w:rsidRPr="006C0504">
        <w:rPr>
          <w:rFonts w:ascii="Times New Roman" w:hAnsi="Times New Roman" w:cs="Times New Roman"/>
          <w:color w:val="000000"/>
        </w:rPr>
        <w:t>Слово</w:t>
      </w:r>
    </w:p>
    <w:p w:rsidR="00C90EEE" w:rsidRPr="006C0504" w:rsidRDefault="00C90EEE" w:rsidP="006C0504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</w:t>
      </w:r>
      <w:r w:rsidRPr="006C0504">
        <w:rPr>
          <w:rFonts w:ascii="Times New Roman" w:hAnsi="Times New Roman" w:cs="Times New Roman"/>
          <w:color w:val="000000"/>
        </w:rPr>
        <w:t>Живопись</w:t>
      </w:r>
      <w:r>
        <w:rPr>
          <w:rFonts w:ascii="Times New Roman" w:hAnsi="Times New Roman" w:cs="Times New Roman"/>
          <w:color w:val="000000"/>
        </w:rPr>
        <w:t>Б.</w:t>
      </w:r>
      <w:r w:rsidRPr="006C0504">
        <w:rPr>
          <w:rFonts w:ascii="Times New Roman" w:hAnsi="Times New Roman" w:cs="Times New Roman"/>
          <w:color w:val="000000"/>
        </w:rPr>
        <w:t>Звук</w:t>
      </w:r>
    </w:p>
    <w:p w:rsidR="00C90EEE" w:rsidRPr="006C0504" w:rsidRDefault="00C90EEE" w:rsidP="006C0504">
      <w:pPr>
        <w:pStyle w:val="NoSpacing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 w:rsidRPr="006C0504">
        <w:rPr>
          <w:rFonts w:ascii="Times New Roman" w:hAnsi="Times New Roman" w:cs="Times New Roman"/>
          <w:color w:val="000000"/>
        </w:rPr>
        <w:t>Литература</w:t>
      </w:r>
      <w:r>
        <w:rPr>
          <w:rFonts w:ascii="Times New Roman" w:hAnsi="Times New Roman" w:cs="Times New Roman"/>
          <w:color w:val="000000"/>
        </w:rPr>
        <w:t>В.</w:t>
      </w:r>
      <w:r w:rsidRPr="006C0504">
        <w:rPr>
          <w:rFonts w:ascii="Times New Roman" w:hAnsi="Times New Roman" w:cs="Times New Roman"/>
          <w:color w:val="000000"/>
        </w:rPr>
        <w:t>Цвет</w:t>
      </w:r>
    </w:p>
    <w:p w:rsidR="00C90EEE" w:rsidRPr="006C0504" w:rsidRDefault="00C90EEE" w:rsidP="006C0504">
      <w:pPr>
        <w:pStyle w:val="NoSpacing"/>
        <w:rPr>
          <w:rFonts w:ascii="Times New Roman" w:hAnsi="Times New Roman" w:cs="Times New Roman"/>
          <w:color w:val="000000"/>
        </w:rPr>
      </w:pPr>
    </w:p>
    <w:p w:rsidR="00C90EEE" w:rsidRPr="006C0504" w:rsidRDefault="00C90EEE" w:rsidP="006C050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1-Б; 2-В; 3-А</w:t>
      </w:r>
      <w:bookmarkStart w:id="5" w:name="_GoBack"/>
      <w:bookmarkEnd w:id="5"/>
    </w:p>
    <w:p w:rsidR="00C90EEE" w:rsidRPr="006C0504" w:rsidRDefault="00C90EEE" w:rsidP="006C0504">
      <w:pPr>
        <w:pStyle w:val="NoSpacing"/>
        <w:rPr>
          <w:rFonts w:ascii="Times New Roman" w:hAnsi="Times New Roman" w:cs="Times New Roman"/>
        </w:rPr>
      </w:pPr>
    </w:p>
    <w:p w:rsidR="00C90EEE" w:rsidRPr="006C0504" w:rsidRDefault="00C90EEE">
      <w:pPr>
        <w:pStyle w:val="NoSpacing"/>
        <w:rPr>
          <w:rFonts w:ascii="Times New Roman" w:hAnsi="Times New Roman" w:cs="Times New Roman"/>
        </w:rPr>
      </w:pPr>
    </w:p>
    <w:sectPr w:rsidR="00C90EEE" w:rsidRPr="006C0504" w:rsidSect="00A57815">
      <w:pgSz w:w="11906" w:h="16838"/>
      <w:pgMar w:top="1134" w:right="849" w:bottom="0" w:left="85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?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1819"/>
    <w:multiLevelType w:val="hybridMultilevel"/>
    <w:tmpl w:val="D3DEA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35688"/>
    <w:multiLevelType w:val="hybridMultilevel"/>
    <w:tmpl w:val="2DF0D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C266D"/>
    <w:multiLevelType w:val="hybridMultilevel"/>
    <w:tmpl w:val="232CA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D4767"/>
    <w:multiLevelType w:val="hybridMultilevel"/>
    <w:tmpl w:val="031CC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F31B1"/>
    <w:multiLevelType w:val="hybridMultilevel"/>
    <w:tmpl w:val="81262EE2"/>
    <w:lvl w:ilvl="0" w:tplc="9E40837A">
      <w:start w:val="3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5" w:hanging="360"/>
      </w:pPr>
    </w:lvl>
    <w:lvl w:ilvl="2" w:tplc="0419001B">
      <w:start w:val="1"/>
      <w:numFmt w:val="lowerRoman"/>
      <w:lvlText w:val="%3."/>
      <w:lvlJc w:val="right"/>
      <w:pPr>
        <w:ind w:left="1935" w:hanging="180"/>
      </w:pPr>
    </w:lvl>
    <w:lvl w:ilvl="3" w:tplc="0419000F">
      <w:start w:val="1"/>
      <w:numFmt w:val="decimal"/>
      <w:lvlText w:val="%4."/>
      <w:lvlJc w:val="left"/>
      <w:pPr>
        <w:ind w:left="2655" w:hanging="360"/>
      </w:pPr>
    </w:lvl>
    <w:lvl w:ilvl="4" w:tplc="04190019">
      <w:start w:val="1"/>
      <w:numFmt w:val="lowerLetter"/>
      <w:lvlText w:val="%5."/>
      <w:lvlJc w:val="left"/>
      <w:pPr>
        <w:ind w:left="3375" w:hanging="360"/>
      </w:pPr>
    </w:lvl>
    <w:lvl w:ilvl="5" w:tplc="0419001B">
      <w:start w:val="1"/>
      <w:numFmt w:val="lowerRoman"/>
      <w:lvlText w:val="%6."/>
      <w:lvlJc w:val="right"/>
      <w:pPr>
        <w:ind w:left="4095" w:hanging="180"/>
      </w:pPr>
    </w:lvl>
    <w:lvl w:ilvl="6" w:tplc="0419000F">
      <w:start w:val="1"/>
      <w:numFmt w:val="decimal"/>
      <w:lvlText w:val="%7."/>
      <w:lvlJc w:val="left"/>
      <w:pPr>
        <w:ind w:left="4815" w:hanging="360"/>
      </w:pPr>
    </w:lvl>
    <w:lvl w:ilvl="7" w:tplc="04190019">
      <w:start w:val="1"/>
      <w:numFmt w:val="lowerLetter"/>
      <w:lvlText w:val="%8."/>
      <w:lvlJc w:val="left"/>
      <w:pPr>
        <w:ind w:left="5535" w:hanging="360"/>
      </w:pPr>
    </w:lvl>
    <w:lvl w:ilvl="8" w:tplc="0419001B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121B3AE4"/>
    <w:multiLevelType w:val="hybridMultilevel"/>
    <w:tmpl w:val="FA26354A"/>
    <w:lvl w:ilvl="0" w:tplc="7BE45E9C">
      <w:start w:val="1"/>
      <w:numFmt w:val="decimal"/>
      <w:lvlText w:val="%1."/>
      <w:lvlJc w:val="left"/>
      <w:pPr>
        <w:ind w:left="495" w:hanging="360"/>
      </w:pPr>
      <w:rPr>
        <w:rFonts w:eastAsia="等?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215" w:hanging="360"/>
      </w:pPr>
    </w:lvl>
    <w:lvl w:ilvl="2" w:tplc="0419001B">
      <w:start w:val="1"/>
      <w:numFmt w:val="lowerRoman"/>
      <w:lvlText w:val="%3."/>
      <w:lvlJc w:val="right"/>
      <w:pPr>
        <w:ind w:left="1935" w:hanging="180"/>
      </w:pPr>
    </w:lvl>
    <w:lvl w:ilvl="3" w:tplc="0419000F">
      <w:start w:val="1"/>
      <w:numFmt w:val="decimal"/>
      <w:lvlText w:val="%4."/>
      <w:lvlJc w:val="left"/>
      <w:pPr>
        <w:ind w:left="2655" w:hanging="360"/>
      </w:pPr>
    </w:lvl>
    <w:lvl w:ilvl="4" w:tplc="04190019">
      <w:start w:val="1"/>
      <w:numFmt w:val="lowerLetter"/>
      <w:lvlText w:val="%5."/>
      <w:lvlJc w:val="left"/>
      <w:pPr>
        <w:ind w:left="3375" w:hanging="360"/>
      </w:pPr>
    </w:lvl>
    <w:lvl w:ilvl="5" w:tplc="0419001B">
      <w:start w:val="1"/>
      <w:numFmt w:val="lowerRoman"/>
      <w:lvlText w:val="%6."/>
      <w:lvlJc w:val="right"/>
      <w:pPr>
        <w:ind w:left="4095" w:hanging="180"/>
      </w:pPr>
    </w:lvl>
    <w:lvl w:ilvl="6" w:tplc="0419000F">
      <w:start w:val="1"/>
      <w:numFmt w:val="decimal"/>
      <w:lvlText w:val="%7."/>
      <w:lvlJc w:val="left"/>
      <w:pPr>
        <w:ind w:left="4815" w:hanging="360"/>
      </w:pPr>
    </w:lvl>
    <w:lvl w:ilvl="7" w:tplc="04190019">
      <w:start w:val="1"/>
      <w:numFmt w:val="lowerLetter"/>
      <w:lvlText w:val="%8."/>
      <w:lvlJc w:val="left"/>
      <w:pPr>
        <w:ind w:left="5535" w:hanging="360"/>
      </w:pPr>
    </w:lvl>
    <w:lvl w:ilvl="8" w:tplc="0419001B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1CE12B04"/>
    <w:multiLevelType w:val="hybridMultilevel"/>
    <w:tmpl w:val="01F20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70DE0"/>
    <w:multiLevelType w:val="hybridMultilevel"/>
    <w:tmpl w:val="19623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2217F8"/>
    <w:multiLevelType w:val="hybridMultilevel"/>
    <w:tmpl w:val="1368F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218BF"/>
    <w:multiLevelType w:val="hybridMultilevel"/>
    <w:tmpl w:val="C7B2A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6D2CF8"/>
    <w:multiLevelType w:val="hybridMultilevel"/>
    <w:tmpl w:val="CF7C5CFC"/>
    <w:lvl w:ilvl="0" w:tplc="5B2E86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04E3A"/>
    <w:multiLevelType w:val="hybridMultilevel"/>
    <w:tmpl w:val="7BAE3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C30684"/>
    <w:multiLevelType w:val="hybridMultilevel"/>
    <w:tmpl w:val="949CC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DF3BF7"/>
    <w:multiLevelType w:val="hybridMultilevel"/>
    <w:tmpl w:val="9E5C9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596C79"/>
    <w:multiLevelType w:val="hybridMultilevel"/>
    <w:tmpl w:val="32A0A748"/>
    <w:lvl w:ilvl="0" w:tplc="2B48CCD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015829"/>
    <w:multiLevelType w:val="hybridMultilevel"/>
    <w:tmpl w:val="CF441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CA0260"/>
    <w:multiLevelType w:val="hybridMultilevel"/>
    <w:tmpl w:val="F3046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EA4BEC"/>
    <w:multiLevelType w:val="hybridMultilevel"/>
    <w:tmpl w:val="24FE7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A52423"/>
    <w:multiLevelType w:val="hybridMultilevel"/>
    <w:tmpl w:val="5840F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24851"/>
    <w:multiLevelType w:val="hybridMultilevel"/>
    <w:tmpl w:val="D5327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45CA8"/>
    <w:multiLevelType w:val="hybridMultilevel"/>
    <w:tmpl w:val="DB803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4C1C59"/>
    <w:multiLevelType w:val="hybridMultilevel"/>
    <w:tmpl w:val="031A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2519E3"/>
    <w:multiLevelType w:val="hybridMultilevel"/>
    <w:tmpl w:val="03869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D641D0"/>
    <w:multiLevelType w:val="hybridMultilevel"/>
    <w:tmpl w:val="D3DAF2F4"/>
    <w:lvl w:ilvl="0" w:tplc="21D086F4">
      <w:start w:val="3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5" w:hanging="360"/>
      </w:pPr>
    </w:lvl>
    <w:lvl w:ilvl="2" w:tplc="0419001B">
      <w:start w:val="1"/>
      <w:numFmt w:val="lowerRoman"/>
      <w:lvlText w:val="%3."/>
      <w:lvlJc w:val="right"/>
      <w:pPr>
        <w:ind w:left="1935" w:hanging="180"/>
      </w:pPr>
    </w:lvl>
    <w:lvl w:ilvl="3" w:tplc="0419000F">
      <w:start w:val="1"/>
      <w:numFmt w:val="decimal"/>
      <w:lvlText w:val="%4."/>
      <w:lvlJc w:val="left"/>
      <w:pPr>
        <w:ind w:left="2655" w:hanging="360"/>
      </w:pPr>
    </w:lvl>
    <w:lvl w:ilvl="4" w:tplc="04190019">
      <w:start w:val="1"/>
      <w:numFmt w:val="lowerLetter"/>
      <w:lvlText w:val="%5."/>
      <w:lvlJc w:val="left"/>
      <w:pPr>
        <w:ind w:left="3375" w:hanging="360"/>
      </w:pPr>
    </w:lvl>
    <w:lvl w:ilvl="5" w:tplc="0419001B">
      <w:start w:val="1"/>
      <w:numFmt w:val="lowerRoman"/>
      <w:lvlText w:val="%6."/>
      <w:lvlJc w:val="right"/>
      <w:pPr>
        <w:ind w:left="4095" w:hanging="180"/>
      </w:pPr>
    </w:lvl>
    <w:lvl w:ilvl="6" w:tplc="0419000F">
      <w:start w:val="1"/>
      <w:numFmt w:val="decimal"/>
      <w:lvlText w:val="%7."/>
      <w:lvlJc w:val="left"/>
      <w:pPr>
        <w:ind w:left="4815" w:hanging="360"/>
      </w:pPr>
    </w:lvl>
    <w:lvl w:ilvl="7" w:tplc="04190019">
      <w:start w:val="1"/>
      <w:numFmt w:val="lowerLetter"/>
      <w:lvlText w:val="%8."/>
      <w:lvlJc w:val="left"/>
      <w:pPr>
        <w:ind w:left="5535" w:hanging="360"/>
      </w:pPr>
    </w:lvl>
    <w:lvl w:ilvl="8" w:tplc="0419001B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0"/>
  </w:num>
  <w:num w:numId="2">
    <w:abstractNumId w:val="14"/>
  </w:num>
  <w:num w:numId="3">
    <w:abstractNumId w:val="5"/>
  </w:num>
  <w:num w:numId="4">
    <w:abstractNumId w:val="8"/>
  </w:num>
  <w:num w:numId="5">
    <w:abstractNumId w:val="21"/>
  </w:num>
  <w:num w:numId="6">
    <w:abstractNumId w:val="16"/>
  </w:num>
  <w:num w:numId="7">
    <w:abstractNumId w:val="13"/>
  </w:num>
  <w:num w:numId="8">
    <w:abstractNumId w:val="2"/>
  </w:num>
  <w:num w:numId="9">
    <w:abstractNumId w:val="15"/>
  </w:num>
  <w:num w:numId="10">
    <w:abstractNumId w:val="18"/>
  </w:num>
  <w:num w:numId="11">
    <w:abstractNumId w:val="4"/>
  </w:num>
  <w:num w:numId="12">
    <w:abstractNumId w:val="19"/>
  </w:num>
  <w:num w:numId="13">
    <w:abstractNumId w:val="17"/>
  </w:num>
  <w:num w:numId="14">
    <w:abstractNumId w:val="6"/>
  </w:num>
  <w:num w:numId="15">
    <w:abstractNumId w:val="3"/>
  </w:num>
  <w:num w:numId="16">
    <w:abstractNumId w:val="23"/>
  </w:num>
  <w:num w:numId="17">
    <w:abstractNumId w:val="12"/>
  </w:num>
  <w:num w:numId="18">
    <w:abstractNumId w:val="20"/>
  </w:num>
  <w:num w:numId="19">
    <w:abstractNumId w:val="7"/>
  </w:num>
  <w:num w:numId="20">
    <w:abstractNumId w:val="0"/>
  </w:num>
  <w:num w:numId="21">
    <w:abstractNumId w:val="22"/>
  </w:num>
  <w:num w:numId="22">
    <w:abstractNumId w:val="9"/>
  </w:num>
  <w:num w:numId="23">
    <w:abstractNumId w:val="1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D06"/>
    <w:rsid w:val="000535B8"/>
    <w:rsid w:val="00087F93"/>
    <w:rsid w:val="00104466"/>
    <w:rsid w:val="00164674"/>
    <w:rsid w:val="00164F56"/>
    <w:rsid w:val="0023307D"/>
    <w:rsid w:val="00252E89"/>
    <w:rsid w:val="002A40DD"/>
    <w:rsid w:val="002F092A"/>
    <w:rsid w:val="003B7A97"/>
    <w:rsid w:val="003C414A"/>
    <w:rsid w:val="00480460"/>
    <w:rsid w:val="004D589C"/>
    <w:rsid w:val="004E2978"/>
    <w:rsid w:val="00546BF0"/>
    <w:rsid w:val="005871F9"/>
    <w:rsid w:val="005A689B"/>
    <w:rsid w:val="005D72B4"/>
    <w:rsid w:val="005F1FD3"/>
    <w:rsid w:val="00602AFC"/>
    <w:rsid w:val="006A3E4E"/>
    <w:rsid w:val="006C0504"/>
    <w:rsid w:val="0070733A"/>
    <w:rsid w:val="00770804"/>
    <w:rsid w:val="007739D9"/>
    <w:rsid w:val="007F7815"/>
    <w:rsid w:val="008144CE"/>
    <w:rsid w:val="00834D6D"/>
    <w:rsid w:val="0090234F"/>
    <w:rsid w:val="009B286B"/>
    <w:rsid w:val="00A015F3"/>
    <w:rsid w:val="00A30A61"/>
    <w:rsid w:val="00A57815"/>
    <w:rsid w:val="00A72788"/>
    <w:rsid w:val="00AF0037"/>
    <w:rsid w:val="00B77A5C"/>
    <w:rsid w:val="00BE132D"/>
    <w:rsid w:val="00C90EEE"/>
    <w:rsid w:val="00C92BC1"/>
    <w:rsid w:val="00CA34F2"/>
    <w:rsid w:val="00D04578"/>
    <w:rsid w:val="00DD3DD0"/>
    <w:rsid w:val="00DF08E0"/>
    <w:rsid w:val="00E107C8"/>
    <w:rsid w:val="00E515C5"/>
    <w:rsid w:val="00E92909"/>
    <w:rsid w:val="00F15D06"/>
    <w:rsid w:val="00F815D0"/>
    <w:rsid w:val="00F83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等?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6B"/>
    <w:pPr>
      <w:spacing w:after="160" w:line="259" w:lineRule="auto"/>
    </w:pPr>
    <w:rPr>
      <w:rFonts w:cs="Calibri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A689B"/>
    <w:rPr>
      <w:rFonts w:cs="Calibri"/>
      <w:lang w:eastAsia="zh-CN"/>
    </w:rPr>
  </w:style>
  <w:style w:type="table" w:styleId="TableGrid">
    <w:name w:val="Table Grid"/>
    <w:basedOn w:val="TableNormal"/>
    <w:uiPriority w:val="99"/>
    <w:rsid w:val="005A689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E107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ord-input">
    <w:name w:val="word-input"/>
    <w:basedOn w:val="DefaultParagraphFont"/>
    <w:uiPriority w:val="99"/>
    <w:rsid w:val="00E107C8"/>
  </w:style>
  <w:style w:type="paragraph" w:styleId="ListParagraph">
    <w:name w:val="List Paragraph"/>
    <w:basedOn w:val="Normal"/>
    <w:uiPriority w:val="99"/>
    <w:qFormat/>
    <w:rsid w:val="00F815D0"/>
    <w:pPr>
      <w:ind w:left="720"/>
    </w:pPr>
  </w:style>
  <w:style w:type="character" w:styleId="Hyperlink">
    <w:name w:val="Hyperlink"/>
    <w:basedOn w:val="DefaultParagraphFont"/>
    <w:uiPriority w:val="99"/>
    <w:rsid w:val="008144CE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4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64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7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47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806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349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63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70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44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348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712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51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726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72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482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04436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6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71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45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4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4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4378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57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37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51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373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46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788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62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4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2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7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4354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7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779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49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5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5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3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9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437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5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51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50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2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5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0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436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65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6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460">
                  <w:marLeft w:val="0"/>
                  <w:marRight w:val="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3581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4" w:color="32D7C0"/>
                        <w:left w:val="single" w:sz="6" w:space="15" w:color="32D7C0"/>
                        <w:bottom w:val="single" w:sz="6" w:space="5" w:color="32D7C0"/>
                        <w:right w:val="single" w:sz="6" w:space="15" w:color="32D7C0"/>
                      </w:divBdr>
                    </w:div>
                    <w:div w:id="1760443587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4" w:color="32D7C0"/>
                        <w:left w:val="single" w:sz="6" w:space="15" w:color="32D7C0"/>
                        <w:bottom w:val="single" w:sz="6" w:space="5" w:color="32D7C0"/>
                        <w:right w:val="single" w:sz="6" w:space="15" w:color="32D7C0"/>
                      </w:divBdr>
                    </w:div>
                    <w:div w:id="1760443705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4" w:color="32D7C0"/>
                        <w:left w:val="single" w:sz="6" w:space="15" w:color="32D7C0"/>
                        <w:bottom w:val="single" w:sz="6" w:space="5" w:color="32D7C0"/>
                        <w:right w:val="single" w:sz="6" w:space="15" w:color="32D7C0"/>
                      </w:divBdr>
                    </w:div>
                  </w:divsChild>
                </w:div>
                <w:div w:id="1760443676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6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586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46">
                  <w:marLeft w:val="0"/>
                  <w:marRight w:val="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3452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4" w:color="32D7C0"/>
                        <w:left w:val="single" w:sz="6" w:space="15" w:color="32D7C0"/>
                        <w:bottom w:val="single" w:sz="6" w:space="5" w:color="32D7C0"/>
                        <w:right w:val="single" w:sz="6" w:space="15" w:color="32D7C0"/>
                      </w:divBdr>
                    </w:div>
                    <w:div w:id="1760443503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4" w:color="32D7C0"/>
                        <w:left w:val="single" w:sz="6" w:space="15" w:color="32D7C0"/>
                        <w:bottom w:val="single" w:sz="6" w:space="5" w:color="32D7C0"/>
                        <w:right w:val="single" w:sz="6" w:space="15" w:color="32D7C0"/>
                      </w:divBdr>
                    </w:div>
                    <w:div w:id="1760443563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4" w:color="32D7C0"/>
                        <w:left w:val="single" w:sz="6" w:space="15" w:color="32D7C0"/>
                        <w:bottom w:val="single" w:sz="6" w:space="5" w:color="32D7C0"/>
                        <w:right w:val="single" w:sz="6" w:space="15" w:color="32D7C0"/>
                      </w:divBdr>
                    </w:div>
                    <w:div w:id="1760443688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4" w:color="32D7C0"/>
                        <w:left w:val="single" w:sz="6" w:space="15" w:color="32D7C0"/>
                        <w:bottom w:val="single" w:sz="6" w:space="5" w:color="32D7C0"/>
                        <w:right w:val="single" w:sz="6" w:space="15" w:color="32D7C0"/>
                      </w:divBdr>
                    </w:div>
                    <w:div w:id="1760443800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4" w:color="32D7C0"/>
                        <w:left w:val="single" w:sz="6" w:space="15" w:color="32D7C0"/>
                        <w:bottom w:val="single" w:sz="6" w:space="5" w:color="32D7C0"/>
                        <w:right w:val="single" w:sz="6" w:space="15" w:color="32D7C0"/>
                      </w:divBdr>
                    </w:div>
                  </w:divsChild>
                </w:div>
              </w:divsChild>
            </w:div>
          </w:divsChild>
        </w:div>
        <w:div w:id="17604436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44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8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805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54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5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6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7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7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782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59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0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9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5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437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4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71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3510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8" w:color="32D7C0"/>
                        <w:left w:val="single" w:sz="6" w:space="8" w:color="32D7C0"/>
                        <w:bottom w:val="single" w:sz="6" w:space="8" w:color="32D7C0"/>
                        <w:right w:val="single" w:sz="6" w:space="8" w:color="32D7C0"/>
                      </w:divBdr>
                    </w:div>
                    <w:div w:id="1760443562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8" w:color="32D7C0"/>
                        <w:left w:val="single" w:sz="6" w:space="8" w:color="32D7C0"/>
                        <w:bottom w:val="single" w:sz="6" w:space="8" w:color="32D7C0"/>
                        <w:right w:val="single" w:sz="6" w:space="8" w:color="32D7C0"/>
                      </w:divBdr>
                    </w:div>
                    <w:div w:id="1760443678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8" w:color="32D7C0"/>
                        <w:left w:val="single" w:sz="6" w:space="8" w:color="32D7C0"/>
                        <w:bottom w:val="single" w:sz="6" w:space="8" w:color="32D7C0"/>
                        <w:right w:val="single" w:sz="6" w:space="8" w:color="32D7C0"/>
                      </w:divBdr>
                    </w:div>
                    <w:div w:id="1760443706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8" w:color="32D7C0"/>
                        <w:left w:val="single" w:sz="6" w:space="8" w:color="32D7C0"/>
                        <w:bottom w:val="single" w:sz="6" w:space="8" w:color="32D7C0"/>
                        <w:right w:val="single" w:sz="6" w:space="8" w:color="32D7C0"/>
                      </w:divBdr>
                    </w:div>
                  </w:divsChild>
                </w:div>
              </w:divsChild>
            </w:div>
          </w:divsChild>
        </w:div>
        <w:div w:id="17604437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61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7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684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02">
                  <w:marLeft w:val="0"/>
                  <w:marRight w:val="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3537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4" w:color="32D7C0"/>
                        <w:left w:val="single" w:sz="6" w:space="15" w:color="32D7C0"/>
                        <w:bottom w:val="single" w:sz="6" w:space="5" w:color="32D7C0"/>
                        <w:right w:val="single" w:sz="6" w:space="15" w:color="32D7C0"/>
                      </w:divBdr>
                    </w:div>
                    <w:div w:id="1760443642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4" w:color="32D7C0"/>
                        <w:left w:val="single" w:sz="6" w:space="15" w:color="32D7C0"/>
                        <w:bottom w:val="single" w:sz="6" w:space="5" w:color="32D7C0"/>
                        <w:right w:val="single" w:sz="6" w:space="15" w:color="32D7C0"/>
                      </w:divBdr>
                    </w:div>
                    <w:div w:id="1760443767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4" w:color="32D7C0"/>
                        <w:left w:val="single" w:sz="6" w:space="15" w:color="32D7C0"/>
                        <w:bottom w:val="single" w:sz="6" w:space="5" w:color="32D7C0"/>
                        <w:right w:val="single" w:sz="6" w:space="15" w:color="32D7C0"/>
                      </w:divBdr>
                    </w:div>
                  </w:divsChild>
                </w:div>
              </w:divsChild>
            </w:div>
          </w:divsChild>
        </w:div>
      </w:divsChild>
    </w:div>
    <w:div w:id="176044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6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374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61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70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344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68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7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44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345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532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62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776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71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609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044366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60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6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507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56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2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9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7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4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445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55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3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6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6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4350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48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71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567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44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4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2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9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5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78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44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5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48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3474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8" w:color="32D7C0"/>
                        <w:left w:val="single" w:sz="6" w:space="8" w:color="32D7C0"/>
                        <w:bottom w:val="single" w:sz="6" w:space="8" w:color="32D7C0"/>
                        <w:right w:val="single" w:sz="6" w:space="8" w:color="32D7C0"/>
                      </w:divBdr>
                    </w:div>
                    <w:div w:id="1760443638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8" w:color="32D7C0"/>
                        <w:left w:val="single" w:sz="6" w:space="8" w:color="32D7C0"/>
                        <w:bottom w:val="single" w:sz="6" w:space="8" w:color="32D7C0"/>
                        <w:right w:val="single" w:sz="6" w:space="8" w:color="32D7C0"/>
                      </w:divBdr>
                    </w:div>
                    <w:div w:id="1760443656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8" w:color="32D7C0"/>
                        <w:left w:val="single" w:sz="6" w:space="8" w:color="32D7C0"/>
                        <w:bottom w:val="single" w:sz="6" w:space="8" w:color="32D7C0"/>
                        <w:right w:val="single" w:sz="6" w:space="8" w:color="32D7C0"/>
                      </w:divBdr>
                    </w:div>
                    <w:div w:id="1760443666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8" w:color="32D7C0"/>
                        <w:left w:val="single" w:sz="6" w:space="8" w:color="32D7C0"/>
                        <w:bottom w:val="single" w:sz="6" w:space="8" w:color="32D7C0"/>
                        <w:right w:val="single" w:sz="6" w:space="8" w:color="32D7C0"/>
                      </w:divBdr>
                    </w:div>
                    <w:div w:id="1760443775">
                      <w:marLeft w:val="30"/>
                      <w:marRight w:val="30"/>
                      <w:marTop w:val="75"/>
                      <w:marBottom w:val="75"/>
                      <w:divBdr>
                        <w:top w:val="single" w:sz="6" w:space="8" w:color="32D7C0"/>
                        <w:left w:val="single" w:sz="6" w:space="8" w:color="32D7C0"/>
                        <w:bottom w:val="single" w:sz="6" w:space="8" w:color="32D7C0"/>
                        <w:right w:val="single" w:sz="6" w:space="8" w:color="32D7C0"/>
                      </w:divBdr>
                    </w:div>
                  </w:divsChild>
                </w:div>
              </w:divsChild>
            </w:div>
          </w:divsChild>
        </w:div>
        <w:div w:id="176044363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6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578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53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9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7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4378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55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7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619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47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0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6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4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4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756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48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1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6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6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4370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5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373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65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7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616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359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74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78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44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362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476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71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650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73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620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44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4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646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352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68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73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44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352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539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62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802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68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639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044355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344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443618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044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58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6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469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50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2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0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9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53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5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771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344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62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65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65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73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44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349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727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50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465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51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793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59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461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73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716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44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5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57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6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6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728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45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0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5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9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46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72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54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54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47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2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1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3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4366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4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49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45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2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8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9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436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44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585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44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47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48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4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436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47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7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459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348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682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58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611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61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535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65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617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44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345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46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74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4379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0" w:color="32D7C0"/>
                            <w:left w:val="single" w:sz="6" w:space="0" w:color="32D7C0"/>
                            <w:bottom w:val="single" w:sz="6" w:space="0" w:color="32D7C0"/>
                            <w:right w:val="single" w:sz="6" w:space="11" w:color="32D7C0"/>
                          </w:divBdr>
                          <w:divsChild>
                            <w:div w:id="176044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44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5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78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699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44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3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59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3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5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7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662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52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3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5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6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35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3790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357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62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4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375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436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206</TotalTime>
  <Pages>7</Pages>
  <Words>1977</Words>
  <Characters>11272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Пикалов</dc:creator>
  <cp:keywords/>
  <dc:description/>
  <cp:lastModifiedBy>Леново</cp:lastModifiedBy>
  <cp:revision>8</cp:revision>
  <dcterms:created xsi:type="dcterms:W3CDTF">2024-12-01T11:18:00Z</dcterms:created>
  <dcterms:modified xsi:type="dcterms:W3CDTF">2025-04-12T14:03:00Z</dcterms:modified>
</cp:coreProperties>
</file>